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1AC4E" w14:textId="77777777" w:rsidR="00133DE7" w:rsidRDefault="00756290" w:rsidP="00133DE7">
      <w:pPr>
        <w:pBdr>
          <w:bottom w:val="single" w:sz="6" w:space="1" w:color="auto"/>
        </w:pBd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6DF310E3" wp14:editId="3F51D24C">
            <wp:extent cx="3505200" cy="1353273"/>
            <wp:effectExtent l="0" t="0" r="0" b="0"/>
            <wp:docPr id="16848632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646" cy="13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BEBF3" w14:textId="77777777" w:rsidR="002258E3" w:rsidRPr="00721535" w:rsidRDefault="002258E3" w:rsidP="00803CB1">
      <w:pPr>
        <w:pBdr>
          <w:bottom w:val="single" w:sz="6" w:space="1" w:color="auto"/>
        </w:pBdr>
        <w:rPr>
          <w:rFonts w:cstheme="minorHAnsi"/>
        </w:rPr>
      </w:pPr>
    </w:p>
    <w:p w14:paraId="57B7AB48" w14:textId="77777777" w:rsidR="00803CB1" w:rsidRPr="00721535" w:rsidRDefault="00803CB1" w:rsidP="00803CB1">
      <w:pPr>
        <w:rPr>
          <w:rFonts w:cstheme="minorHAnsi"/>
        </w:rPr>
      </w:pPr>
    </w:p>
    <w:p w14:paraId="3C32D979" w14:textId="77777777" w:rsidR="00803CB1" w:rsidRDefault="00AD59C5" w:rsidP="00803CB1">
      <w:pPr>
        <w:jc w:val="center"/>
        <w:rPr>
          <w:rFonts w:cstheme="minorHAnsi"/>
          <w:b/>
          <w:bCs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DECLARATION DE SOUS-TRAITANCE</w:t>
      </w:r>
    </w:p>
    <w:p w14:paraId="05CDDB84" w14:textId="77777777" w:rsidR="00D92B96" w:rsidRPr="00721535" w:rsidRDefault="00062800" w:rsidP="00803CB1">
      <w:pPr>
        <w:jc w:val="center"/>
        <w:rPr>
          <w:rFonts w:cstheme="minorHAnsi"/>
          <w:b/>
          <w:bCs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(</w:t>
      </w:r>
      <w:r w:rsidR="005E4B4E">
        <w:rPr>
          <w:rFonts w:cstheme="minorHAnsi"/>
          <w:b/>
          <w:bCs/>
          <w:sz w:val="36"/>
          <w:szCs w:val="36"/>
        </w:rPr>
        <w:t>DC4</w:t>
      </w:r>
      <w:r>
        <w:rPr>
          <w:rFonts w:cstheme="minorHAnsi"/>
          <w:b/>
          <w:bCs/>
          <w:sz w:val="36"/>
          <w:szCs w:val="36"/>
        </w:rPr>
        <w:t>)</w:t>
      </w:r>
    </w:p>
    <w:p w14:paraId="456B014A" w14:textId="77777777" w:rsidR="00803CB1" w:rsidRPr="00721535" w:rsidRDefault="00803CB1" w:rsidP="00803CB1">
      <w:pPr>
        <w:pBdr>
          <w:bottom w:val="single" w:sz="6" w:space="1" w:color="auto"/>
        </w:pBdr>
        <w:rPr>
          <w:rFonts w:cstheme="minorHAnsi"/>
        </w:rPr>
      </w:pPr>
    </w:p>
    <w:p w14:paraId="351D3F69" w14:textId="77777777" w:rsidR="00803CB1" w:rsidRPr="00721535" w:rsidRDefault="00803CB1" w:rsidP="00803CB1">
      <w:pPr>
        <w:rPr>
          <w:rFonts w:cstheme="minorHAnsi"/>
        </w:rPr>
      </w:pPr>
    </w:p>
    <w:p w14:paraId="602C658C" w14:textId="77777777" w:rsidR="00E46E6D" w:rsidRPr="00721535" w:rsidRDefault="00E46E6D" w:rsidP="00E46E6D">
      <w:pPr>
        <w:jc w:val="center"/>
        <w:rPr>
          <w:rFonts w:cstheme="minorHAnsi"/>
          <w:b/>
          <w:bCs/>
          <w:color w:val="E41D4B"/>
          <w:sz w:val="36"/>
          <w:szCs w:val="36"/>
        </w:rPr>
      </w:pPr>
      <w:r w:rsidRPr="00721535">
        <w:rPr>
          <w:rFonts w:cstheme="minorHAnsi"/>
          <w:b/>
          <w:bCs/>
          <w:color w:val="E41D4B"/>
          <w:sz w:val="36"/>
          <w:szCs w:val="36"/>
        </w:rPr>
        <w:t>MARCHE 202</w:t>
      </w:r>
      <w:r>
        <w:rPr>
          <w:rFonts w:cstheme="minorHAnsi"/>
          <w:b/>
          <w:bCs/>
          <w:color w:val="E41D4B"/>
          <w:sz w:val="36"/>
          <w:szCs w:val="36"/>
        </w:rPr>
        <w:t>6-9201-001</w:t>
      </w:r>
    </w:p>
    <w:p w14:paraId="22408480" w14:textId="77777777" w:rsidR="00E46E6D" w:rsidRPr="00721535" w:rsidRDefault="00E46E6D" w:rsidP="00E46E6D">
      <w:pPr>
        <w:jc w:val="center"/>
        <w:rPr>
          <w:rFonts w:cstheme="minorHAnsi"/>
        </w:rPr>
      </w:pPr>
    </w:p>
    <w:p w14:paraId="2027F7C5" w14:textId="77777777" w:rsidR="00E46E6D" w:rsidRPr="00721535" w:rsidRDefault="00E46E6D" w:rsidP="00E46E6D">
      <w:pPr>
        <w:jc w:val="center"/>
        <w:rPr>
          <w:rFonts w:cstheme="minorHAnsi"/>
        </w:rPr>
      </w:pPr>
    </w:p>
    <w:p w14:paraId="38590F2B" w14:textId="77777777" w:rsidR="00E46E6D" w:rsidRPr="00927231" w:rsidRDefault="00E46E6D" w:rsidP="00E46E6D">
      <w:pPr>
        <w:jc w:val="center"/>
        <w:rPr>
          <w:rFonts w:ascii="Marianne" w:hAnsi="Marianne" w:cstheme="minorHAnsi"/>
          <w:b/>
          <w:bCs/>
          <w:color w:val="003F7A"/>
          <w:sz w:val="28"/>
        </w:rPr>
      </w:pPr>
      <w:r w:rsidRPr="00927231">
        <w:rPr>
          <w:rFonts w:ascii="Marianne" w:hAnsi="Marianne" w:cstheme="minorHAnsi"/>
          <w:b/>
          <w:bCs/>
          <w:color w:val="003F7A"/>
          <w:sz w:val="28"/>
        </w:rPr>
        <w:t>MISE EN ŒUVRE OPERATIONNELLE EN GUYANE DE LA METHODE D’INVENTAIRE FORESTIER DES FOR</w:t>
      </w:r>
      <w:r>
        <w:rPr>
          <w:rFonts w:ascii="Marianne" w:hAnsi="Marianne" w:cstheme="minorHAnsi"/>
          <w:b/>
          <w:bCs/>
          <w:color w:val="003F7A"/>
          <w:sz w:val="28"/>
        </w:rPr>
        <w:t>Ê</w:t>
      </w:r>
      <w:r w:rsidRPr="00927231">
        <w:rPr>
          <w:rFonts w:ascii="Marianne" w:hAnsi="Marianne" w:cstheme="minorHAnsi"/>
          <w:b/>
          <w:bCs/>
          <w:color w:val="003F7A"/>
          <w:sz w:val="28"/>
        </w:rPr>
        <w:t>TS ULTRAMARINES</w:t>
      </w:r>
    </w:p>
    <w:p w14:paraId="5705BA03" w14:textId="77777777" w:rsidR="008463BD" w:rsidRPr="00721535" w:rsidRDefault="008463BD" w:rsidP="00803CB1">
      <w:pPr>
        <w:jc w:val="center"/>
        <w:rPr>
          <w:rFonts w:cstheme="minorHAnsi"/>
          <w:b/>
          <w:bCs/>
          <w:color w:val="003F7A"/>
          <w:sz w:val="36"/>
          <w:szCs w:val="30"/>
        </w:rPr>
      </w:pPr>
    </w:p>
    <w:p w14:paraId="11BDFBB4" w14:textId="77777777" w:rsidR="008463BD" w:rsidRPr="00721535" w:rsidRDefault="008463BD" w:rsidP="00803CB1">
      <w:pPr>
        <w:jc w:val="center"/>
        <w:rPr>
          <w:rFonts w:cstheme="minorHAnsi"/>
          <w:b/>
          <w:bCs/>
          <w:color w:val="003F7A"/>
          <w:sz w:val="36"/>
          <w:szCs w:val="30"/>
        </w:rPr>
      </w:pPr>
    </w:p>
    <w:p w14:paraId="406DF079" w14:textId="77777777" w:rsidR="00697020" w:rsidRPr="00721535" w:rsidRDefault="00697020" w:rsidP="00803CB1">
      <w:pPr>
        <w:rPr>
          <w:rFonts w:cstheme="minorHAnsi"/>
        </w:rPr>
      </w:pPr>
    </w:p>
    <w:p w14:paraId="54AF21C1" w14:textId="77777777" w:rsidR="00697020" w:rsidRPr="00721535" w:rsidRDefault="00697020" w:rsidP="00697020">
      <w:pPr>
        <w:tabs>
          <w:tab w:val="left" w:pos="6379"/>
        </w:tabs>
        <w:rPr>
          <w:rFonts w:cstheme="minorHAnsi"/>
          <w:b/>
          <w:bCs/>
          <w:sz w:val="28"/>
          <w:szCs w:val="28"/>
        </w:rPr>
      </w:pPr>
    </w:p>
    <w:p w14:paraId="12D24B67" w14:textId="77777777" w:rsidR="00FB46A4" w:rsidRPr="00756290" w:rsidRDefault="00FB46A4" w:rsidP="00697020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  <w:lang w:val="en-US"/>
        </w:rPr>
      </w:pPr>
    </w:p>
    <w:p w14:paraId="28A37A79" w14:textId="77777777" w:rsidR="00FB46A4" w:rsidRPr="00756290" w:rsidRDefault="00FB46A4" w:rsidP="00697020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  <w:lang w:val="en-US"/>
        </w:rPr>
      </w:pPr>
    </w:p>
    <w:p w14:paraId="229E3572" w14:textId="77777777" w:rsidR="00FB46A4" w:rsidRPr="00756290" w:rsidRDefault="00FB46A4" w:rsidP="00697020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  <w:lang w:val="en-US"/>
        </w:rPr>
      </w:pPr>
    </w:p>
    <w:p w14:paraId="2A7526D0" w14:textId="77777777" w:rsidR="00FB46A4" w:rsidRPr="00756290" w:rsidRDefault="00FB46A4" w:rsidP="00697020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  <w:lang w:val="en-US"/>
        </w:rPr>
      </w:pPr>
    </w:p>
    <w:p w14:paraId="6B5ECF94" w14:textId="77777777" w:rsidR="00FB46A4" w:rsidRPr="00756290" w:rsidRDefault="00FB46A4" w:rsidP="00697020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  <w:lang w:val="en-US"/>
        </w:rPr>
      </w:pPr>
    </w:p>
    <w:p w14:paraId="2F4E4EB0" w14:textId="77777777" w:rsidR="00CA2DB2" w:rsidRPr="00756290" w:rsidRDefault="00CA2DB2" w:rsidP="00697020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  <w:lang w:val="en-US"/>
        </w:rPr>
      </w:pPr>
    </w:p>
    <w:p w14:paraId="6A2D7B65" w14:textId="77777777" w:rsidR="00697020" w:rsidRPr="00EC6355" w:rsidRDefault="00EC6355" w:rsidP="00EC6355">
      <w:pPr>
        <w:shd w:val="clear" w:color="auto" w:fill="E41D4B"/>
        <w:tabs>
          <w:tab w:val="left" w:pos="6379"/>
        </w:tabs>
        <w:ind w:left="-284" w:right="5788"/>
        <w:rPr>
          <w:rFonts w:cstheme="minorHAnsi"/>
          <w:b/>
          <w:bCs/>
          <w:color w:val="FFFFFF" w:themeColor="background1"/>
          <w:sz w:val="28"/>
          <w:szCs w:val="28"/>
        </w:rPr>
      </w:pPr>
      <w:r w:rsidRPr="00EC6355">
        <w:rPr>
          <w:rFonts w:cstheme="minorHAnsi"/>
          <w:b/>
          <w:bCs/>
          <w:color w:val="FFFFFF" w:themeColor="background1"/>
          <w:sz w:val="28"/>
          <w:szCs w:val="28"/>
        </w:rPr>
        <w:t>ACHETEUR</w:t>
      </w:r>
    </w:p>
    <w:p w14:paraId="6DE3BA24" w14:textId="77777777" w:rsidR="00697020" w:rsidRPr="00721535" w:rsidRDefault="00697020" w:rsidP="002258E3">
      <w:pPr>
        <w:tabs>
          <w:tab w:val="left" w:pos="6379"/>
        </w:tabs>
        <w:ind w:left="-284" w:right="5646"/>
        <w:rPr>
          <w:rFonts w:cstheme="minorHAnsi"/>
          <w:sz w:val="28"/>
          <w:szCs w:val="28"/>
        </w:rPr>
      </w:pPr>
    </w:p>
    <w:p w14:paraId="5468D8DC" w14:textId="77777777" w:rsidR="00697020" w:rsidRPr="00EC6355" w:rsidRDefault="00756290" w:rsidP="00EC6355">
      <w:pPr>
        <w:ind w:left="-284" w:right="5788"/>
        <w:jc w:val="left"/>
        <w:rPr>
          <w:rFonts w:cstheme="minorHAnsi"/>
          <w:b/>
          <w:bCs/>
          <w:color w:val="003F7A"/>
          <w:sz w:val="28"/>
        </w:rPr>
      </w:pPr>
      <w:r>
        <w:rPr>
          <w:rFonts w:cstheme="minorHAnsi"/>
          <w:b/>
          <w:bCs/>
          <w:color w:val="003F7A"/>
          <w:sz w:val="28"/>
        </w:rPr>
        <w:t>OFFICE NATIONAL DES FORÊTS</w:t>
      </w:r>
    </w:p>
    <w:p w14:paraId="55544B69" w14:textId="77777777" w:rsidR="00697020" w:rsidRDefault="00756290" w:rsidP="00EC6355">
      <w:pPr>
        <w:tabs>
          <w:tab w:val="left" w:pos="6379"/>
        </w:tabs>
        <w:ind w:left="-284" w:right="578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 bis avenue du Général Leclerc</w:t>
      </w:r>
    </w:p>
    <w:p w14:paraId="1DDDCCAB" w14:textId="77777777" w:rsidR="00756290" w:rsidRDefault="00756290" w:rsidP="00EC6355">
      <w:pPr>
        <w:tabs>
          <w:tab w:val="left" w:pos="6379"/>
        </w:tabs>
        <w:ind w:left="-284" w:right="578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94700 MAISONS-ALFORT</w:t>
      </w:r>
    </w:p>
    <w:p w14:paraId="61018792" w14:textId="77777777" w:rsidR="00697020" w:rsidRPr="00756290" w:rsidRDefault="00756290" w:rsidP="00EC6355">
      <w:pPr>
        <w:tabs>
          <w:tab w:val="left" w:pos="6379"/>
        </w:tabs>
        <w:ind w:left="-284" w:right="5788"/>
        <w:rPr>
          <w:rFonts w:cstheme="minorHAnsi"/>
          <w:sz w:val="28"/>
          <w:szCs w:val="28"/>
        </w:rPr>
      </w:pPr>
      <w:r w:rsidRPr="00756290">
        <w:rPr>
          <w:rFonts w:cstheme="minorHAnsi"/>
          <w:sz w:val="28"/>
          <w:szCs w:val="28"/>
        </w:rPr>
        <w:t>SIREN : 662</w:t>
      </w:r>
      <w:r>
        <w:rPr>
          <w:rFonts w:cstheme="minorHAnsi"/>
          <w:sz w:val="28"/>
          <w:szCs w:val="28"/>
        </w:rPr>
        <w:t xml:space="preserve"> </w:t>
      </w:r>
      <w:r w:rsidRPr="00756290">
        <w:rPr>
          <w:rFonts w:cstheme="minorHAnsi"/>
          <w:sz w:val="28"/>
          <w:szCs w:val="28"/>
        </w:rPr>
        <w:t>043</w:t>
      </w:r>
      <w:r>
        <w:rPr>
          <w:rFonts w:cstheme="minorHAnsi"/>
          <w:sz w:val="28"/>
          <w:szCs w:val="28"/>
        </w:rPr>
        <w:t xml:space="preserve"> </w:t>
      </w:r>
      <w:r w:rsidRPr="00756290">
        <w:rPr>
          <w:rFonts w:cstheme="minorHAnsi"/>
          <w:sz w:val="28"/>
          <w:szCs w:val="28"/>
        </w:rPr>
        <w:t>116</w:t>
      </w:r>
    </w:p>
    <w:p w14:paraId="12BAE8DF" w14:textId="77777777" w:rsidR="00697020" w:rsidRPr="00721535" w:rsidRDefault="00704B78" w:rsidP="00803CB1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27847E04" w14:textId="77777777" w:rsidR="00803CB1" w:rsidRPr="00721535" w:rsidRDefault="00704B78" w:rsidP="00803CB1">
      <w:pPr>
        <w:rPr>
          <w:rFonts w:cstheme="minorHAnsi"/>
        </w:rPr>
        <w:sectPr w:rsidR="00803CB1" w:rsidRPr="00721535" w:rsidSect="005B0D4C">
          <w:footerReference w:type="default" r:id="rId12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>
        <w:rPr>
          <w:rFonts w:cstheme="minorHAnsi"/>
        </w:rPr>
        <w:t xml:space="preserve">  </w:t>
      </w:r>
    </w:p>
    <w:p w14:paraId="20E3327A" w14:textId="77777777" w:rsidR="005C4433" w:rsidRDefault="005C4433" w:rsidP="001F5FFA">
      <w:pPr>
        <w:pStyle w:val="Titre1"/>
      </w:pPr>
      <w:r>
        <w:lastRenderedPageBreak/>
        <w:t>Préa</w:t>
      </w:r>
      <w:r w:rsidR="00422E2A">
        <w:t>m</w:t>
      </w:r>
      <w:r>
        <w:t xml:space="preserve">bule </w:t>
      </w:r>
    </w:p>
    <w:p w14:paraId="47142FB0" w14:textId="77777777" w:rsidR="005C4433" w:rsidRDefault="005C4433" w:rsidP="005C4433"/>
    <w:p w14:paraId="6C7643B5" w14:textId="77777777" w:rsidR="00BA6623" w:rsidRDefault="00AB0809" w:rsidP="005C4433">
      <w:pPr>
        <w:rPr>
          <w:sz w:val="22"/>
          <w:szCs w:val="22"/>
        </w:rPr>
      </w:pPr>
      <w:r>
        <w:rPr>
          <w:sz w:val="22"/>
          <w:szCs w:val="22"/>
        </w:rPr>
        <w:t>L</w:t>
      </w:r>
      <w:r w:rsidR="00593D25" w:rsidRPr="00593D25">
        <w:rPr>
          <w:sz w:val="22"/>
          <w:szCs w:val="22"/>
        </w:rPr>
        <w:t xml:space="preserve">a Direction des affaires juridiques (DAJ) du </w:t>
      </w:r>
      <w:proofErr w:type="gramStart"/>
      <w:r w:rsidR="00593D25" w:rsidRPr="00593D25">
        <w:rPr>
          <w:sz w:val="22"/>
          <w:szCs w:val="22"/>
        </w:rPr>
        <w:t>Ministère de l’Économie</w:t>
      </w:r>
      <w:proofErr w:type="gramEnd"/>
      <w:r w:rsidR="00593D25" w:rsidRPr="00593D25">
        <w:rPr>
          <w:sz w:val="22"/>
          <w:szCs w:val="22"/>
        </w:rPr>
        <w:t xml:space="preserve"> des Finances et de la Relance met à disposition</w:t>
      </w:r>
      <w:r w:rsidR="005B46B5">
        <w:rPr>
          <w:sz w:val="22"/>
          <w:szCs w:val="22"/>
        </w:rPr>
        <w:t xml:space="preserve"> un</w:t>
      </w:r>
      <w:r w:rsidR="00BA6623">
        <w:rPr>
          <w:sz w:val="22"/>
          <w:szCs w:val="22"/>
        </w:rPr>
        <w:t xml:space="preserve"> formulaire de déclaration de sous-traitance (DC4).</w:t>
      </w:r>
      <w:r w:rsidR="00653406">
        <w:rPr>
          <w:sz w:val="22"/>
          <w:szCs w:val="22"/>
        </w:rPr>
        <w:t xml:space="preserve"> </w:t>
      </w:r>
      <w:r w:rsidR="009B0B08">
        <w:rPr>
          <w:sz w:val="22"/>
          <w:szCs w:val="22"/>
        </w:rPr>
        <w:t>D</w:t>
      </w:r>
      <w:r w:rsidR="00BA6623" w:rsidRPr="00A852A6">
        <w:rPr>
          <w:sz w:val="22"/>
          <w:szCs w:val="22"/>
        </w:rPr>
        <w:t>ans un objectif de simplification, la présente « </w:t>
      </w:r>
      <w:r w:rsidR="004515F4">
        <w:rPr>
          <w:sz w:val="22"/>
          <w:szCs w:val="22"/>
        </w:rPr>
        <w:t>Déclaration de sous-traitance</w:t>
      </w:r>
      <w:r w:rsidR="00BA6623" w:rsidRPr="00A852A6">
        <w:rPr>
          <w:sz w:val="22"/>
          <w:szCs w:val="22"/>
        </w:rPr>
        <w:t> » reprend les rubriques essentielles d</w:t>
      </w:r>
      <w:r w:rsidR="00034B09">
        <w:rPr>
          <w:sz w:val="22"/>
          <w:szCs w:val="22"/>
        </w:rPr>
        <w:t>u DC4</w:t>
      </w:r>
      <w:r w:rsidR="00BA6623" w:rsidRPr="00A852A6">
        <w:rPr>
          <w:sz w:val="22"/>
          <w:szCs w:val="22"/>
        </w:rPr>
        <w:t xml:space="preserve"> </w:t>
      </w:r>
      <w:r w:rsidR="0020791E">
        <w:rPr>
          <w:sz w:val="22"/>
          <w:szCs w:val="22"/>
        </w:rPr>
        <w:t>de</w:t>
      </w:r>
      <w:r w:rsidR="00BA6623" w:rsidRPr="00A852A6">
        <w:rPr>
          <w:sz w:val="22"/>
          <w:szCs w:val="22"/>
        </w:rPr>
        <w:t xml:space="preserve"> la DAJ et </w:t>
      </w:r>
      <w:r w:rsidR="00B6380D">
        <w:rPr>
          <w:sz w:val="22"/>
          <w:szCs w:val="22"/>
        </w:rPr>
        <w:t>d’autres</w:t>
      </w:r>
      <w:r w:rsidR="00BA6623" w:rsidRPr="00A852A6">
        <w:rPr>
          <w:sz w:val="22"/>
          <w:szCs w:val="22"/>
        </w:rPr>
        <w:t xml:space="preserve"> nécessaires </w:t>
      </w:r>
      <w:r w:rsidR="005218A8">
        <w:rPr>
          <w:sz w:val="22"/>
          <w:szCs w:val="22"/>
        </w:rPr>
        <w:t>à l’acceptation du sous-traitant</w:t>
      </w:r>
      <w:r w:rsidR="009D7D88">
        <w:rPr>
          <w:sz w:val="22"/>
          <w:szCs w:val="22"/>
        </w:rPr>
        <w:t xml:space="preserve"> et de ses conditions</w:t>
      </w:r>
      <w:r w:rsidR="00FB6781">
        <w:rPr>
          <w:sz w:val="22"/>
          <w:szCs w:val="22"/>
        </w:rPr>
        <w:t xml:space="preserve"> de paiement</w:t>
      </w:r>
      <w:r w:rsidR="009B0B08">
        <w:rPr>
          <w:sz w:val="22"/>
          <w:szCs w:val="22"/>
        </w:rPr>
        <w:t xml:space="preserve"> par l’Acheteur</w:t>
      </w:r>
      <w:r w:rsidR="005218A8">
        <w:rPr>
          <w:sz w:val="22"/>
          <w:szCs w:val="22"/>
        </w:rPr>
        <w:t xml:space="preserve">. </w:t>
      </w:r>
    </w:p>
    <w:p w14:paraId="10106F9E" w14:textId="77777777" w:rsidR="005218A8" w:rsidRDefault="005218A8" w:rsidP="005C4433">
      <w:pPr>
        <w:rPr>
          <w:sz w:val="22"/>
          <w:szCs w:val="22"/>
        </w:rPr>
      </w:pPr>
    </w:p>
    <w:p w14:paraId="6196B36C" w14:textId="77777777" w:rsidR="005218A8" w:rsidRDefault="005218A8" w:rsidP="005C4433">
      <w:pPr>
        <w:rPr>
          <w:sz w:val="22"/>
          <w:szCs w:val="22"/>
        </w:rPr>
      </w:pPr>
      <w:r>
        <w:rPr>
          <w:sz w:val="22"/>
          <w:szCs w:val="22"/>
        </w:rPr>
        <w:t xml:space="preserve">Aussi, </w:t>
      </w:r>
      <w:r w:rsidR="00FB6781">
        <w:rPr>
          <w:sz w:val="22"/>
          <w:szCs w:val="22"/>
        </w:rPr>
        <w:t>tout</w:t>
      </w:r>
      <w:r>
        <w:rPr>
          <w:sz w:val="22"/>
          <w:szCs w:val="22"/>
        </w:rPr>
        <w:t xml:space="preserve"> </w:t>
      </w:r>
      <w:r w:rsidR="00D475E6" w:rsidRPr="00D475E6">
        <w:rPr>
          <w:sz w:val="22"/>
          <w:szCs w:val="22"/>
        </w:rPr>
        <w:t>soumissionnaire</w:t>
      </w:r>
      <w:r w:rsidR="00D475E6">
        <w:rPr>
          <w:sz w:val="22"/>
          <w:szCs w:val="22"/>
        </w:rPr>
        <w:t xml:space="preserve"> ou </w:t>
      </w:r>
      <w:r w:rsidR="00C223B5">
        <w:rPr>
          <w:sz w:val="22"/>
          <w:szCs w:val="22"/>
        </w:rPr>
        <w:t>T</w:t>
      </w:r>
      <w:r w:rsidR="00D475E6" w:rsidRPr="00D475E6">
        <w:rPr>
          <w:sz w:val="22"/>
          <w:szCs w:val="22"/>
        </w:rPr>
        <w:t>itulaire</w:t>
      </w:r>
      <w:r w:rsidR="00D475E6">
        <w:rPr>
          <w:sz w:val="22"/>
          <w:szCs w:val="22"/>
        </w:rPr>
        <w:t xml:space="preserve"> ou membre du groupement</w:t>
      </w:r>
      <w:r w:rsidR="00BE3AA8">
        <w:rPr>
          <w:sz w:val="22"/>
          <w:szCs w:val="22"/>
        </w:rPr>
        <w:t xml:space="preserve"> d’entreprises</w:t>
      </w:r>
      <w:r w:rsidR="00D475E6">
        <w:rPr>
          <w:sz w:val="22"/>
          <w:szCs w:val="22"/>
        </w:rPr>
        <w:t xml:space="preserve"> </w:t>
      </w:r>
      <w:r w:rsidR="00362A5D">
        <w:rPr>
          <w:sz w:val="22"/>
          <w:szCs w:val="22"/>
        </w:rPr>
        <w:t xml:space="preserve">et </w:t>
      </w:r>
      <w:r w:rsidR="00756290">
        <w:rPr>
          <w:sz w:val="22"/>
          <w:szCs w:val="22"/>
        </w:rPr>
        <w:t>son</w:t>
      </w:r>
      <w:r w:rsidR="00362A5D">
        <w:rPr>
          <w:sz w:val="22"/>
          <w:szCs w:val="22"/>
        </w:rPr>
        <w:t xml:space="preserve"> sous-traitant </w:t>
      </w:r>
      <w:r w:rsidR="007B43E0">
        <w:rPr>
          <w:sz w:val="22"/>
          <w:szCs w:val="22"/>
        </w:rPr>
        <w:t>sont invités à compléter l</w:t>
      </w:r>
      <w:r w:rsidR="00362A5D">
        <w:rPr>
          <w:sz w:val="22"/>
          <w:szCs w:val="22"/>
        </w:rPr>
        <w:t>’ensemble des rubriques du présent document en lieu</w:t>
      </w:r>
      <w:r w:rsidR="00953972">
        <w:rPr>
          <w:sz w:val="22"/>
          <w:szCs w:val="22"/>
        </w:rPr>
        <w:t xml:space="preserve"> et place</w:t>
      </w:r>
      <w:r w:rsidR="00362A5D">
        <w:rPr>
          <w:sz w:val="22"/>
          <w:szCs w:val="22"/>
        </w:rPr>
        <w:t xml:space="preserve"> </w:t>
      </w:r>
      <w:r w:rsidR="00CC6878">
        <w:rPr>
          <w:sz w:val="22"/>
          <w:szCs w:val="22"/>
        </w:rPr>
        <w:t>du DC4</w:t>
      </w:r>
      <w:r w:rsidR="005E4B4E">
        <w:rPr>
          <w:sz w:val="22"/>
          <w:szCs w:val="22"/>
        </w:rPr>
        <w:t xml:space="preserve"> de la DAJ</w:t>
      </w:r>
      <w:r w:rsidR="00B6380D">
        <w:rPr>
          <w:sz w:val="22"/>
          <w:szCs w:val="22"/>
        </w:rPr>
        <w:t>,</w:t>
      </w:r>
      <w:r w:rsidR="00CC6878">
        <w:rPr>
          <w:sz w:val="22"/>
          <w:szCs w:val="22"/>
        </w:rPr>
        <w:t xml:space="preserve"> et à </w:t>
      </w:r>
      <w:r w:rsidR="00604C04">
        <w:rPr>
          <w:sz w:val="22"/>
          <w:szCs w:val="22"/>
        </w:rPr>
        <w:t>le</w:t>
      </w:r>
      <w:r w:rsidR="00CC6878">
        <w:rPr>
          <w:sz w:val="22"/>
          <w:szCs w:val="22"/>
        </w:rPr>
        <w:t xml:space="preserve"> </w:t>
      </w:r>
      <w:r w:rsidR="00B6380D">
        <w:rPr>
          <w:sz w:val="22"/>
          <w:szCs w:val="22"/>
        </w:rPr>
        <w:t>re</w:t>
      </w:r>
      <w:r w:rsidR="00CC6878">
        <w:rPr>
          <w:sz w:val="22"/>
          <w:szCs w:val="22"/>
        </w:rPr>
        <w:t>mettre à l’occasion du dépôt de son offre</w:t>
      </w:r>
      <w:r w:rsidR="00604C04">
        <w:rPr>
          <w:sz w:val="22"/>
          <w:szCs w:val="22"/>
        </w:rPr>
        <w:t xml:space="preserve"> ou</w:t>
      </w:r>
      <w:r w:rsidR="00CC6878">
        <w:rPr>
          <w:sz w:val="22"/>
          <w:szCs w:val="22"/>
        </w:rPr>
        <w:t xml:space="preserve"> en cours d’exécutio</w:t>
      </w:r>
      <w:r w:rsidR="00547487">
        <w:rPr>
          <w:sz w:val="22"/>
          <w:szCs w:val="22"/>
        </w:rPr>
        <w:t>n</w:t>
      </w:r>
      <w:r w:rsidR="00604C04">
        <w:rPr>
          <w:sz w:val="22"/>
          <w:szCs w:val="22"/>
        </w:rPr>
        <w:t xml:space="preserve"> selon les situations</w:t>
      </w:r>
      <w:r w:rsidR="00547487">
        <w:rPr>
          <w:sz w:val="22"/>
          <w:szCs w:val="22"/>
        </w:rPr>
        <w:t>.</w:t>
      </w:r>
      <w:r w:rsidR="00954EBB">
        <w:rPr>
          <w:sz w:val="22"/>
          <w:szCs w:val="22"/>
        </w:rPr>
        <w:t xml:space="preserve"> </w:t>
      </w:r>
      <w:r w:rsidR="000D611E" w:rsidRPr="000D611E">
        <w:rPr>
          <w:b/>
          <w:bCs/>
          <w:sz w:val="22"/>
          <w:szCs w:val="22"/>
        </w:rPr>
        <w:t>I</w:t>
      </w:r>
      <w:r w:rsidR="00954EBB" w:rsidRPr="000D611E">
        <w:rPr>
          <w:b/>
          <w:bCs/>
          <w:sz w:val="22"/>
          <w:szCs w:val="22"/>
        </w:rPr>
        <w:t>l sera fait une déclaration par entreprise sous-traitante.</w:t>
      </w:r>
    </w:p>
    <w:p w14:paraId="6D6E2AD2" w14:textId="77777777" w:rsidR="000643A1" w:rsidRDefault="000643A1" w:rsidP="005C4433">
      <w:pPr>
        <w:rPr>
          <w:sz w:val="22"/>
          <w:szCs w:val="22"/>
        </w:rPr>
      </w:pPr>
    </w:p>
    <w:p w14:paraId="366DAC68" w14:textId="77777777" w:rsidR="00653406" w:rsidRDefault="000D611E" w:rsidP="005C4433">
      <w:pPr>
        <w:rPr>
          <w:sz w:val="22"/>
          <w:szCs w:val="22"/>
        </w:rPr>
      </w:pPr>
      <w:r>
        <w:rPr>
          <w:sz w:val="22"/>
          <w:szCs w:val="22"/>
        </w:rPr>
        <w:t>En</w:t>
      </w:r>
      <w:r w:rsidR="008A226E">
        <w:rPr>
          <w:sz w:val="22"/>
          <w:szCs w:val="22"/>
        </w:rPr>
        <w:t xml:space="preserve"> application de l’article </w:t>
      </w:r>
      <w:hyperlink r:id="rId13" w:history="1">
        <w:r w:rsidR="008A226E" w:rsidRPr="007140CB">
          <w:rPr>
            <w:rStyle w:val="Lienhypertexte"/>
            <w:sz w:val="22"/>
            <w:szCs w:val="22"/>
          </w:rPr>
          <w:t>L.2193-2 du code de la commande publique</w:t>
        </w:r>
      </w:hyperlink>
      <w:r w:rsidR="0061477F">
        <w:rPr>
          <w:sz w:val="22"/>
          <w:szCs w:val="22"/>
        </w:rPr>
        <w:t xml:space="preserve"> (ci-après « </w:t>
      </w:r>
      <w:r w:rsidR="0061477F" w:rsidRPr="0061477F">
        <w:rPr>
          <w:b/>
          <w:bCs/>
          <w:sz w:val="22"/>
          <w:szCs w:val="22"/>
        </w:rPr>
        <w:t>CCP</w:t>
      </w:r>
      <w:r w:rsidR="0061477F">
        <w:rPr>
          <w:sz w:val="22"/>
          <w:szCs w:val="22"/>
        </w:rPr>
        <w:t xml:space="preserve"> »), </w:t>
      </w:r>
      <w:r w:rsidR="00445962">
        <w:rPr>
          <w:sz w:val="22"/>
          <w:szCs w:val="22"/>
        </w:rPr>
        <w:t xml:space="preserve">l’obligation </w:t>
      </w:r>
      <w:r w:rsidR="00235041">
        <w:rPr>
          <w:sz w:val="22"/>
          <w:szCs w:val="22"/>
        </w:rPr>
        <w:t>d’acceptation du sous-traitant et de ses conditions de paiement est applicable</w:t>
      </w:r>
      <w:r w:rsidR="002006F7">
        <w:rPr>
          <w:sz w:val="22"/>
          <w:szCs w:val="22"/>
        </w:rPr>
        <w:t xml:space="preserve"> à tous les sous-traitants et ce </w:t>
      </w:r>
      <w:r w:rsidR="008669BC">
        <w:rPr>
          <w:sz w:val="22"/>
          <w:szCs w:val="22"/>
        </w:rPr>
        <w:t>quel que</w:t>
      </w:r>
      <w:r w:rsidR="002006F7">
        <w:rPr>
          <w:sz w:val="22"/>
          <w:szCs w:val="22"/>
        </w:rPr>
        <w:t xml:space="preserve"> soit leur rang dans la chaine de sous-traitance</w:t>
      </w:r>
      <w:r w:rsidR="008A226E">
        <w:rPr>
          <w:sz w:val="22"/>
          <w:szCs w:val="22"/>
        </w:rPr>
        <w:t xml:space="preserve"> (sous-traitance d</w:t>
      </w:r>
      <w:r w:rsidR="00BC0F47">
        <w:rPr>
          <w:sz w:val="22"/>
          <w:szCs w:val="22"/>
        </w:rPr>
        <w:t>irecte et indirecte).</w:t>
      </w:r>
      <w:r w:rsidR="00303D1B">
        <w:rPr>
          <w:sz w:val="22"/>
          <w:szCs w:val="22"/>
        </w:rPr>
        <w:t xml:space="preserve"> </w:t>
      </w:r>
      <w:r w:rsidR="00BC0F47">
        <w:rPr>
          <w:sz w:val="22"/>
          <w:szCs w:val="22"/>
        </w:rPr>
        <w:t>Dans ce cas</w:t>
      </w:r>
      <w:r w:rsidR="00303D1B">
        <w:rPr>
          <w:sz w:val="22"/>
          <w:szCs w:val="22"/>
        </w:rPr>
        <w:t>,</w:t>
      </w:r>
      <w:r w:rsidR="00BC0F47">
        <w:rPr>
          <w:sz w:val="22"/>
          <w:szCs w:val="22"/>
        </w:rPr>
        <w:t xml:space="preserve"> </w:t>
      </w:r>
      <w:r w:rsidR="00303D1B">
        <w:rPr>
          <w:sz w:val="22"/>
          <w:szCs w:val="22"/>
        </w:rPr>
        <w:t>le</w:t>
      </w:r>
      <w:r w:rsidR="00BC0F47">
        <w:rPr>
          <w:sz w:val="22"/>
          <w:szCs w:val="22"/>
        </w:rPr>
        <w:t xml:space="preserve"> </w:t>
      </w:r>
      <w:r w:rsidR="00CE0EFF">
        <w:rPr>
          <w:sz w:val="22"/>
          <w:szCs w:val="22"/>
        </w:rPr>
        <w:t>sous-</w:t>
      </w:r>
      <w:r w:rsidR="00561C60">
        <w:rPr>
          <w:sz w:val="22"/>
          <w:szCs w:val="22"/>
        </w:rPr>
        <w:t xml:space="preserve">traitant qui sous-traite </w:t>
      </w:r>
      <w:r w:rsidR="00CE0EFF">
        <w:rPr>
          <w:sz w:val="22"/>
          <w:szCs w:val="22"/>
        </w:rPr>
        <w:t xml:space="preserve">et </w:t>
      </w:r>
      <w:r w:rsidR="00561C60">
        <w:rPr>
          <w:sz w:val="22"/>
          <w:szCs w:val="22"/>
        </w:rPr>
        <w:t>son</w:t>
      </w:r>
      <w:r w:rsidR="00CE0EFF">
        <w:rPr>
          <w:sz w:val="22"/>
          <w:szCs w:val="22"/>
        </w:rPr>
        <w:t xml:space="preserve"> </w:t>
      </w:r>
      <w:r w:rsidR="00BC0F47">
        <w:rPr>
          <w:sz w:val="22"/>
          <w:szCs w:val="22"/>
        </w:rPr>
        <w:t xml:space="preserve">sous-traitant </w:t>
      </w:r>
      <w:r w:rsidR="00303D1B">
        <w:rPr>
          <w:sz w:val="22"/>
          <w:szCs w:val="22"/>
        </w:rPr>
        <w:t>doivent</w:t>
      </w:r>
      <w:r w:rsidR="00CE0EFF">
        <w:rPr>
          <w:sz w:val="22"/>
          <w:szCs w:val="22"/>
        </w:rPr>
        <w:t xml:space="preserve"> compléter l’ensemble des rubriques du présent document tout en l’adaptant</w:t>
      </w:r>
      <w:r w:rsidR="000013F5">
        <w:rPr>
          <w:sz w:val="22"/>
          <w:szCs w:val="22"/>
        </w:rPr>
        <w:t>. A noter toutefois,</w:t>
      </w:r>
      <w:r w:rsidR="00CD1B2C">
        <w:rPr>
          <w:sz w:val="22"/>
          <w:szCs w:val="22"/>
        </w:rPr>
        <w:t xml:space="preserve"> </w:t>
      </w:r>
      <w:r w:rsidR="0074450B">
        <w:rPr>
          <w:sz w:val="22"/>
          <w:szCs w:val="22"/>
        </w:rPr>
        <w:t>qu’</w:t>
      </w:r>
      <w:r w:rsidR="00CD1B2C">
        <w:rPr>
          <w:sz w:val="22"/>
          <w:szCs w:val="22"/>
        </w:rPr>
        <w:t>en</w:t>
      </w:r>
      <w:r w:rsidR="0015613F">
        <w:rPr>
          <w:sz w:val="22"/>
          <w:szCs w:val="22"/>
        </w:rPr>
        <w:t xml:space="preserve"> cas de sous-traitance indirecte,</w:t>
      </w:r>
      <w:r w:rsidR="00E3710D">
        <w:rPr>
          <w:sz w:val="22"/>
          <w:szCs w:val="22"/>
        </w:rPr>
        <w:t xml:space="preserve"> le sous-traitant n</w:t>
      </w:r>
      <w:r w:rsidR="0015613F">
        <w:rPr>
          <w:sz w:val="22"/>
          <w:szCs w:val="22"/>
        </w:rPr>
        <w:t>e</w:t>
      </w:r>
      <w:r w:rsidR="00E3710D">
        <w:rPr>
          <w:sz w:val="22"/>
          <w:szCs w:val="22"/>
        </w:rPr>
        <w:t xml:space="preserve"> p</w:t>
      </w:r>
      <w:r w:rsidR="0015613F">
        <w:rPr>
          <w:sz w:val="22"/>
          <w:szCs w:val="22"/>
        </w:rPr>
        <w:t>eut être</w:t>
      </w:r>
      <w:r w:rsidR="00E3710D">
        <w:rPr>
          <w:sz w:val="22"/>
          <w:szCs w:val="22"/>
        </w:rPr>
        <w:t xml:space="preserve"> éligible au paiement direct</w:t>
      </w:r>
      <w:r w:rsidR="00EC4071">
        <w:rPr>
          <w:sz w:val="22"/>
          <w:szCs w:val="22"/>
        </w:rPr>
        <w:t>.</w:t>
      </w:r>
      <w:r w:rsidR="00E3710D">
        <w:rPr>
          <w:sz w:val="22"/>
          <w:szCs w:val="22"/>
        </w:rPr>
        <w:t xml:space="preserve"> </w:t>
      </w:r>
      <w:r w:rsidR="008669BC">
        <w:rPr>
          <w:sz w:val="22"/>
          <w:szCs w:val="22"/>
        </w:rPr>
        <w:t>Seul le sous-traitant de 1</w:t>
      </w:r>
      <w:r w:rsidR="008669BC" w:rsidRPr="00653406">
        <w:rPr>
          <w:sz w:val="22"/>
          <w:szCs w:val="22"/>
          <w:vertAlign w:val="superscript"/>
        </w:rPr>
        <w:t>er</w:t>
      </w:r>
      <w:r w:rsidR="008669BC">
        <w:rPr>
          <w:sz w:val="22"/>
          <w:szCs w:val="22"/>
        </w:rPr>
        <w:t xml:space="preserve"> rang peut bénéficier</w:t>
      </w:r>
      <w:r w:rsidR="00021ED1">
        <w:rPr>
          <w:sz w:val="22"/>
          <w:szCs w:val="22"/>
        </w:rPr>
        <w:t xml:space="preserve"> du paiement direct</w:t>
      </w:r>
      <w:r w:rsidR="00422E2A">
        <w:rPr>
          <w:sz w:val="22"/>
          <w:szCs w:val="22"/>
        </w:rPr>
        <w:t xml:space="preserve">, sous réserve </w:t>
      </w:r>
      <w:r w:rsidR="00653406">
        <w:rPr>
          <w:sz w:val="22"/>
          <w:szCs w:val="22"/>
        </w:rPr>
        <w:t xml:space="preserve">que </w:t>
      </w:r>
      <w:r w:rsidR="00653406" w:rsidRPr="00653406">
        <w:rPr>
          <w:sz w:val="22"/>
          <w:szCs w:val="22"/>
        </w:rPr>
        <w:t>celui-ci et ses conditions de paiement aient été agréés</w:t>
      </w:r>
      <w:r w:rsidR="00653406">
        <w:rPr>
          <w:sz w:val="22"/>
          <w:szCs w:val="22"/>
        </w:rPr>
        <w:t>.</w:t>
      </w:r>
    </w:p>
    <w:p w14:paraId="287BDDD6" w14:textId="77777777" w:rsidR="00894B7C" w:rsidRPr="005C4433" w:rsidRDefault="00894B7C" w:rsidP="005C4433"/>
    <w:p w14:paraId="32FA1C3B" w14:textId="77777777" w:rsidR="00721535" w:rsidRPr="00527D27" w:rsidRDefault="00721535" w:rsidP="001F5FFA">
      <w:pPr>
        <w:pStyle w:val="Titre1"/>
      </w:pPr>
      <w:r w:rsidRPr="00527D27">
        <w:t xml:space="preserve">OBJET DE </w:t>
      </w:r>
      <w:r w:rsidR="00681FAB">
        <w:t xml:space="preserve">la </w:t>
      </w:r>
      <w:r w:rsidR="00C2647D">
        <w:t>declaration</w:t>
      </w:r>
      <w:r w:rsidR="00681FAB">
        <w:t xml:space="preserve"> de la sous-traitance</w:t>
      </w:r>
    </w:p>
    <w:p w14:paraId="4019D3D5" w14:textId="77777777" w:rsidR="00721535" w:rsidRPr="00527D27" w:rsidRDefault="00721535" w:rsidP="009800A6">
      <w:pPr>
        <w:tabs>
          <w:tab w:val="left" w:pos="426"/>
          <w:tab w:val="left" w:pos="851"/>
        </w:tabs>
        <w:rPr>
          <w:rFonts w:cstheme="minorHAnsi"/>
          <w:sz w:val="22"/>
          <w:szCs w:val="22"/>
        </w:rPr>
      </w:pPr>
    </w:p>
    <w:p w14:paraId="39E06866" w14:textId="77777777" w:rsidR="00C2647D" w:rsidRPr="00307BB8" w:rsidRDefault="00C2647D" w:rsidP="00307BB8">
      <w:pPr>
        <w:pStyle w:val="Paragraphedeliste"/>
        <w:numPr>
          <w:ilvl w:val="0"/>
          <w:numId w:val="29"/>
        </w:numPr>
        <w:rPr>
          <w:rFonts w:cstheme="minorHAnsi"/>
          <w:sz w:val="22"/>
          <w:szCs w:val="22"/>
        </w:rPr>
      </w:pPr>
      <w:r w:rsidRPr="00307BB8">
        <w:rPr>
          <w:rFonts w:cstheme="minorHAnsi"/>
          <w:sz w:val="22"/>
          <w:szCs w:val="22"/>
        </w:rPr>
        <w:t>La présente déclaration de sous-traitance constitue :</w:t>
      </w:r>
    </w:p>
    <w:p w14:paraId="7111D89C" w14:textId="77777777" w:rsidR="00C2647D" w:rsidRPr="00270B0A" w:rsidRDefault="00270B0A" w:rsidP="00C2647D">
      <w:pPr>
        <w:spacing w:before="120"/>
        <w:ind w:left="567"/>
        <w:rPr>
          <w:rFonts w:cstheme="minorHAnsi"/>
          <w:sz w:val="22"/>
          <w:szCs w:val="22"/>
        </w:rPr>
      </w:pPr>
      <w:r w:rsidRPr="00270B0A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70B0A">
        <w:rPr>
          <w:rFonts w:cstheme="minorHAnsi"/>
          <w:sz w:val="22"/>
          <w:szCs w:val="22"/>
        </w:rPr>
        <w:instrText xml:space="preserve"> FORMCHECKBOX </w:instrText>
      </w:r>
      <w:r w:rsidRPr="00270B0A">
        <w:rPr>
          <w:rFonts w:cstheme="minorHAnsi"/>
          <w:sz w:val="22"/>
          <w:szCs w:val="22"/>
        </w:rPr>
      </w:r>
      <w:r w:rsidRPr="00270B0A">
        <w:rPr>
          <w:rFonts w:cstheme="minorHAnsi"/>
          <w:sz w:val="22"/>
          <w:szCs w:val="22"/>
        </w:rPr>
        <w:fldChar w:fldCharType="separate"/>
      </w:r>
      <w:r w:rsidRPr="00270B0A">
        <w:rPr>
          <w:rFonts w:cstheme="minorHAnsi"/>
          <w:sz w:val="22"/>
          <w:szCs w:val="22"/>
        </w:rPr>
        <w:fldChar w:fldCharType="end"/>
      </w:r>
      <w:r w:rsidRPr="00270B0A">
        <w:rPr>
          <w:rFonts w:cstheme="minorHAnsi"/>
          <w:sz w:val="22"/>
          <w:szCs w:val="22"/>
        </w:rPr>
        <w:t> </w:t>
      </w:r>
      <w:proofErr w:type="gramStart"/>
      <w:r w:rsidR="00C2647D" w:rsidRPr="00270B0A">
        <w:rPr>
          <w:rFonts w:cstheme="minorHAnsi"/>
          <w:sz w:val="22"/>
          <w:szCs w:val="22"/>
        </w:rPr>
        <w:t>un</w:t>
      </w:r>
      <w:proofErr w:type="gramEnd"/>
      <w:r w:rsidR="00C2647D" w:rsidRPr="00270B0A">
        <w:rPr>
          <w:rFonts w:cstheme="minorHAnsi"/>
          <w:sz w:val="22"/>
          <w:szCs w:val="22"/>
        </w:rPr>
        <w:t xml:space="preserve"> document annexé à l’offre du soumissionnaire</w:t>
      </w:r>
      <w:r w:rsidR="00655E3A">
        <w:rPr>
          <w:rFonts w:cstheme="minorHAnsi"/>
          <w:sz w:val="22"/>
          <w:szCs w:val="22"/>
        </w:rPr>
        <w:t xml:space="preserve"> </w:t>
      </w:r>
    </w:p>
    <w:p w14:paraId="54AFC46B" w14:textId="77777777" w:rsidR="00C2647D" w:rsidRPr="00270B0A" w:rsidRDefault="00C2647D" w:rsidP="00C2647D">
      <w:pPr>
        <w:spacing w:before="120"/>
        <w:ind w:left="567"/>
        <w:rPr>
          <w:rFonts w:cstheme="minorHAnsi"/>
          <w:i/>
          <w:sz w:val="22"/>
          <w:szCs w:val="22"/>
        </w:rPr>
      </w:pPr>
      <w:r w:rsidRPr="00270B0A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70B0A">
        <w:rPr>
          <w:rFonts w:cstheme="minorHAnsi"/>
          <w:sz w:val="22"/>
          <w:szCs w:val="22"/>
        </w:rPr>
        <w:instrText xml:space="preserve"> FORMCHECKBOX </w:instrText>
      </w:r>
      <w:r w:rsidRPr="00270B0A">
        <w:rPr>
          <w:rFonts w:cstheme="minorHAnsi"/>
          <w:sz w:val="22"/>
          <w:szCs w:val="22"/>
        </w:rPr>
      </w:r>
      <w:r w:rsidRPr="00270B0A">
        <w:rPr>
          <w:rFonts w:cstheme="minorHAnsi"/>
          <w:sz w:val="22"/>
          <w:szCs w:val="22"/>
        </w:rPr>
        <w:fldChar w:fldCharType="separate"/>
      </w:r>
      <w:r w:rsidRPr="00270B0A">
        <w:rPr>
          <w:rFonts w:cstheme="minorHAnsi"/>
          <w:sz w:val="22"/>
          <w:szCs w:val="22"/>
        </w:rPr>
        <w:fldChar w:fldCharType="end"/>
      </w:r>
      <w:r w:rsidRPr="00270B0A">
        <w:rPr>
          <w:rFonts w:cstheme="minorHAnsi"/>
          <w:sz w:val="22"/>
          <w:szCs w:val="22"/>
        </w:rPr>
        <w:t> </w:t>
      </w:r>
      <w:proofErr w:type="gramStart"/>
      <w:r w:rsidRPr="00270B0A">
        <w:rPr>
          <w:rFonts w:cstheme="minorHAnsi"/>
          <w:sz w:val="22"/>
          <w:szCs w:val="22"/>
        </w:rPr>
        <w:t>un</w:t>
      </w:r>
      <w:proofErr w:type="gramEnd"/>
      <w:r w:rsidRPr="00270B0A">
        <w:rPr>
          <w:rFonts w:cstheme="minorHAnsi"/>
          <w:sz w:val="22"/>
          <w:szCs w:val="22"/>
        </w:rPr>
        <w:t xml:space="preserve"> acte spécial portant acceptation du sous-traitant et agrément de ses conditions de paiement </w:t>
      </w:r>
      <w:r w:rsidRPr="00270B0A">
        <w:rPr>
          <w:rFonts w:cstheme="minorHAnsi"/>
          <w:i/>
          <w:sz w:val="22"/>
          <w:szCs w:val="22"/>
        </w:rPr>
        <w:t xml:space="preserve">(sous-traitant présenté après </w:t>
      </w:r>
      <w:r w:rsidR="00997A69">
        <w:rPr>
          <w:rFonts w:cstheme="minorHAnsi"/>
          <w:i/>
          <w:sz w:val="22"/>
          <w:szCs w:val="22"/>
        </w:rPr>
        <w:t>notifica</w:t>
      </w:r>
      <w:r w:rsidRPr="00270B0A">
        <w:rPr>
          <w:rFonts w:cstheme="minorHAnsi"/>
          <w:i/>
          <w:sz w:val="22"/>
          <w:szCs w:val="22"/>
        </w:rPr>
        <w:t>tion du marché)</w:t>
      </w:r>
    </w:p>
    <w:p w14:paraId="760F1E80" w14:textId="77777777" w:rsidR="00C2647D" w:rsidRPr="00270B0A" w:rsidRDefault="00C2647D" w:rsidP="00C2647D">
      <w:pPr>
        <w:spacing w:before="120"/>
        <w:ind w:left="567"/>
        <w:rPr>
          <w:rFonts w:cstheme="minorHAnsi"/>
          <w:sz w:val="22"/>
          <w:szCs w:val="22"/>
        </w:rPr>
      </w:pPr>
      <w:r w:rsidRPr="00270B0A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70B0A">
        <w:rPr>
          <w:rFonts w:cstheme="minorHAnsi"/>
          <w:sz w:val="22"/>
          <w:szCs w:val="22"/>
        </w:rPr>
        <w:instrText xml:space="preserve"> FORMCHECKBOX </w:instrText>
      </w:r>
      <w:r w:rsidRPr="00270B0A">
        <w:rPr>
          <w:rFonts w:cstheme="minorHAnsi"/>
          <w:sz w:val="22"/>
          <w:szCs w:val="22"/>
        </w:rPr>
      </w:r>
      <w:r w:rsidRPr="00270B0A">
        <w:rPr>
          <w:rFonts w:cstheme="minorHAnsi"/>
          <w:sz w:val="22"/>
          <w:szCs w:val="22"/>
        </w:rPr>
        <w:fldChar w:fldCharType="separate"/>
      </w:r>
      <w:r w:rsidRPr="00270B0A">
        <w:rPr>
          <w:rFonts w:cstheme="minorHAnsi"/>
          <w:sz w:val="22"/>
          <w:szCs w:val="22"/>
        </w:rPr>
        <w:fldChar w:fldCharType="end"/>
      </w:r>
      <w:r w:rsidRPr="00270B0A">
        <w:rPr>
          <w:rFonts w:cstheme="minorHAnsi"/>
          <w:sz w:val="22"/>
          <w:szCs w:val="22"/>
        </w:rPr>
        <w:t> </w:t>
      </w:r>
      <w:proofErr w:type="gramStart"/>
      <w:r w:rsidRPr="00270B0A">
        <w:rPr>
          <w:rFonts w:cstheme="minorHAnsi"/>
          <w:sz w:val="22"/>
          <w:szCs w:val="22"/>
        </w:rPr>
        <w:t>un</w:t>
      </w:r>
      <w:proofErr w:type="gramEnd"/>
      <w:r w:rsidRPr="00270B0A">
        <w:rPr>
          <w:rFonts w:cstheme="minorHAnsi"/>
          <w:sz w:val="22"/>
          <w:szCs w:val="22"/>
        </w:rPr>
        <w:t xml:space="preserve"> acte spécial modificatif ; il annule et remplace la déclaration de sous-traitance du </w:t>
      </w:r>
      <w:r w:rsidR="004D0307">
        <w:rPr>
          <w:rFonts w:cstheme="minorHAnsi"/>
          <w:sz w:val="22"/>
          <w:szCs w:val="22"/>
          <w:highlight w:val="yellow"/>
        </w:rPr>
        <w:t>__</w:t>
      </w:r>
      <w:r w:rsidR="00F11419" w:rsidRPr="004D0307">
        <w:rPr>
          <w:rFonts w:cstheme="minorHAnsi"/>
          <w:sz w:val="22"/>
          <w:szCs w:val="22"/>
        </w:rPr>
        <w:t>/</w:t>
      </w:r>
      <w:r w:rsidR="004D0307">
        <w:rPr>
          <w:rFonts w:cstheme="minorHAnsi"/>
          <w:sz w:val="22"/>
          <w:szCs w:val="22"/>
          <w:highlight w:val="yellow"/>
        </w:rPr>
        <w:t>__</w:t>
      </w:r>
      <w:r w:rsidR="00F11419" w:rsidRPr="004D0307">
        <w:rPr>
          <w:rFonts w:cstheme="minorHAnsi"/>
          <w:sz w:val="22"/>
          <w:szCs w:val="22"/>
        </w:rPr>
        <w:t>/</w:t>
      </w:r>
      <w:r w:rsidR="004D0307">
        <w:rPr>
          <w:rFonts w:cstheme="minorHAnsi"/>
          <w:sz w:val="22"/>
          <w:szCs w:val="22"/>
          <w:highlight w:val="yellow"/>
        </w:rPr>
        <w:t>_____</w:t>
      </w:r>
      <w:r w:rsidRPr="00270B0A">
        <w:rPr>
          <w:rFonts w:cstheme="minorHAnsi"/>
          <w:sz w:val="22"/>
          <w:szCs w:val="22"/>
        </w:rPr>
        <w:t>.</w:t>
      </w:r>
    </w:p>
    <w:p w14:paraId="3D120857" w14:textId="77777777" w:rsidR="00894B7C" w:rsidRDefault="00894B7C">
      <w:pPr>
        <w:rPr>
          <w:rFonts w:cstheme="minorHAnsi"/>
          <w:i/>
          <w:iCs/>
          <w:color w:val="FF0000"/>
          <w:sz w:val="22"/>
          <w:szCs w:val="22"/>
        </w:rPr>
      </w:pPr>
    </w:p>
    <w:p w14:paraId="77D6C48C" w14:textId="77777777" w:rsidR="009800A6" w:rsidRPr="00527D27" w:rsidRDefault="00F11419" w:rsidP="001F5FFA">
      <w:pPr>
        <w:pStyle w:val="Titre1"/>
      </w:pPr>
      <w:r>
        <w:t>Identification du soumissionnaire</w:t>
      </w:r>
      <w:r w:rsidR="009F5BAE">
        <w:t xml:space="preserve"> ou du titulaire</w:t>
      </w:r>
      <w:r w:rsidR="00756290">
        <w:t xml:space="preserve"> DECLARANT UN SOUS-TRAITANT</w:t>
      </w:r>
    </w:p>
    <w:p w14:paraId="053F31FD" w14:textId="77777777" w:rsidR="00C60295" w:rsidRDefault="00C60295" w:rsidP="00721535">
      <w:pPr>
        <w:rPr>
          <w:sz w:val="22"/>
          <w:szCs w:val="22"/>
        </w:rPr>
      </w:pPr>
    </w:p>
    <w:p w14:paraId="646D6597" w14:textId="77777777" w:rsidR="00223159" w:rsidRDefault="00223159" w:rsidP="00C60295">
      <w:pPr>
        <w:rPr>
          <w:sz w:val="22"/>
          <w:szCs w:val="22"/>
        </w:rPr>
      </w:pPr>
    </w:p>
    <w:tbl>
      <w:tblPr>
        <w:tblStyle w:val="Grilledutableau"/>
        <w:tblW w:w="10485" w:type="dxa"/>
        <w:tblBorders>
          <w:top w:val="single" w:sz="4" w:space="0" w:color="003F7A"/>
          <w:left w:val="single" w:sz="4" w:space="0" w:color="003F7A"/>
          <w:bottom w:val="single" w:sz="4" w:space="0" w:color="003F7A"/>
          <w:right w:val="single" w:sz="4" w:space="0" w:color="003F7A"/>
          <w:insideH w:val="single" w:sz="4" w:space="0" w:color="003F7A"/>
          <w:insideV w:val="single" w:sz="4" w:space="0" w:color="003F7A"/>
        </w:tblBorders>
        <w:tblLook w:val="04A0" w:firstRow="1" w:lastRow="0" w:firstColumn="1" w:lastColumn="0" w:noHBand="0" w:noVBand="1"/>
      </w:tblPr>
      <w:tblGrid>
        <w:gridCol w:w="3964"/>
        <w:gridCol w:w="6521"/>
      </w:tblGrid>
      <w:tr w:rsidR="00C60295" w14:paraId="47F29A8E" w14:textId="77777777">
        <w:trPr>
          <w:trHeight w:val="454"/>
        </w:trPr>
        <w:tc>
          <w:tcPr>
            <w:tcW w:w="3964" w:type="dxa"/>
            <w:shd w:val="clear" w:color="auto" w:fill="003F7A"/>
            <w:vAlign w:val="center"/>
          </w:tcPr>
          <w:p w14:paraId="53DF31EA" w14:textId="77777777" w:rsidR="00C60295" w:rsidRPr="005B7110" w:rsidRDefault="00C60295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DENOMINATION SOCIALE DE LA SOCIETE</w:t>
            </w:r>
          </w:p>
        </w:tc>
        <w:tc>
          <w:tcPr>
            <w:tcW w:w="6521" w:type="dxa"/>
            <w:vAlign w:val="center"/>
          </w:tcPr>
          <w:p w14:paraId="348AB29A" w14:textId="77777777" w:rsidR="00C60295" w:rsidRDefault="00C60295">
            <w:pPr>
              <w:jc w:val="left"/>
              <w:rPr>
                <w:sz w:val="22"/>
                <w:szCs w:val="22"/>
              </w:rPr>
            </w:pPr>
          </w:p>
        </w:tc>
      </w:tr>
    </w:tbl>
    <w:p w14:paraId="412026E8" w14:textId="77777777" w:rsidR="00C60295" w:rsidRDefault="00C60295" w:rsidP="00C60295">
      <w:pPr>
        <w:rPr>
          <w:sz w:val="22"/>
          <w:szCs w:val="22"/>
        </w:rPr>
      </w:pPr>
    </w:p>
    <w:tbl>
      <w:tblPr>
        <w:tblStyle w:val="Grilledutableau"/>
        <w:tblW w:w="501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565"/>
        <w:gridCol w:w="574"/>
        <w:gridCol w:w="574"/>
        <w:gridCol w:w="574"/>
        <w:gridCol w:w="575"/>
        <w:gridCol w:w="575"/>
        <w:gridCol w:w="575"/>
        <w:gridCol w:w="575"/>
        <w:gridCol w:w="575"/>
        <w:gridCol w:w="575"/>
        <w:gridCol w:w="575"/>
        <w:gridCol w:w="575"/>
        <w:gridCol w:w="575"/>
        <w:gridCol w:w="625"/>
      </w:tblGrid>
      <w:tr w:rsidR="00C60295" w:rsidRPr="00527D27" w14:paraId="23533973" w14:textId="77777777">
        <w:trPr>
          <w:trHeight w:val="454"/>
        </w:trPr>
        <w:tc>
          <w:tcPr>
            <w:tcW w:w="1144" w:type="pct"/>
            <w:tcBorders>
              <w:top w:val="single" w:sz="4" w:space="0" w:color="E41D4B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09816CA6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Forme juridique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531D207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0C71A60D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4ACFC1A0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Nom commercial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F43F097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1DFB3495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7EFC085A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Dénomination sociale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5D9576A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785D1A40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491CFF03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Etablissement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86FE97B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07FA7825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26C51225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N° et nom de la voie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155E9E2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0712E1B2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2EDFCC6E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Code postal et ville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AB25926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4B37E9BC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7A6929CD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Téléphone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F7589E5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2358DABA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3B0EBF71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Fax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3FD32C57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28A8EC0E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22CBD23C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gramStart"/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E-mail</w:t>
            </w:r>
            <w:proofErr w:type="gramEnd"/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04D1846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2D28D2B2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73749885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N° SIRET</w:t>
            </w: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B0C20D3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B5417E3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4256C7A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ABF7ED5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F71642D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C1D1864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333DB2E2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10459FF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EFD79ED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D3B87AF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FD137E3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859EE36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D1452EE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FBE289D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C60295" w:rsidRPr="00527D27" w14:paraId="2942B013" w14:textId="77777777">
        <w:trPr>
          <w:trHeight w:val="981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1227D155" w14:textId="77777777" w:rsidR="00C60295" w:rsidRPr="00527D27" w:rsidRDefault="00C60295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lastRenderedPageBreak/>
              <w:t>Inscrit au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C96551D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  <w:r w:rsidRPr="00527D27">
              <w:rPr>
                <w:noProof/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D27">
              <w:rPr>
                <w:noProof/>
                <w:sz w:val="22"/>
                <w:szCs w:val="22"/>
              </w:rPr>
              <w:instrText xml:space="preserve"> FORMCHECKBOX </w:instrText>
            </w:r>
            <w:r w:rsidRPr="00527D27">
              <w:rPr>
                <w:noProof/>
                <w:sz w:val="22"/>
                <w:szCs w:val="22"/>
              </w:rPr>
            </w:r>
            <w:r w:rsidRPr="00527D27">
              <w:rPr>
                <w:noProof/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fldChar w:fldCharType="end"/>
            </w:r>
            <w:r w:rsidRPr="00527D27">
              <w:rPr>
                <w:noProof/>
                <w:sz w:val="22"/>
                <w:szCs w:val="22"/>
              </w:rPr>
              <w:t xml:space="preserve"> répertoire des métiers</w:t>
            </w:r>
            <w:r>
              <w:rPr>
                <w:noProof/>
                <w:sz w:val="22"/>
                <w:szCs w:val="22"/>
              </w:rPr>
              <w:t xml:space="preserve"> de [</w:t>
            </w:r>
            <w:r w:rsidRPr="000275C0">
              <w:rPr>
                <w:rFonts w:cstheme="minorHAnsi"/>
                <w:color w:val="0340ED"/>
                <w:sz w:val="22"/>
                <w:szCs w:val="22"/>
              </w:rPr>
              <w:t>Ville</w:t>
            </w:r>
            <w:r>
              <w:rPr>
                <w:noProof/>
                <w:sz w:val="22"/>
                <w:szCs w:val="22"/>
              </w:rPr>
              <w:t>]</w:t>
            </w:r>
          </w:p>
          <w:p w14:paraId="4E4C0BF5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  <w:p w14:paraId="56738859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  <w:r w:rsidRPr="00527D27">
              <w:rPr>
                <w:noProof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D27">
              <w:rPr>
                <w:noProof/>
                <w:sz w:val="22"/>
                <w:szCs w:val="22"/>
              </w:rPr>
              <w:instrText xml:space="preserve"> FORMCHECKBOX </w:instrText>
            </w:r>
            <w:r w:rsidRPr="00527D27">
              <w:rPr>
                <w:noProof/>
                <w:sz w:val="22"/>
                <w:szCs w:val="22"/>
              </w:rPr>
            </w:r>
            <w:r w:rsidRPr="00527D27">
              <w:rPr>
                <w:noProof/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fldChar w:fldCharType="end"/>
            </w:r>
            <w:r w:rsidRPr="00527D27">
              <w:rPr>
                <w:noProof/>
                <w:sz w:val="22"/>
                <w:szCs w:val="22"/>
              </w:rPr>
              <w:t xml:space="preserve"> registre du commerce et des sociétés</w:t>
            </w:r>
            <w:r>
              <w:rPr>
                <w:noProof/>
                <w:sz w:val="22"/>
                <w:szCs w:val="22"/>
              </w:rPr>
              <w:t xml:space="preserve"> de [</w:t>
            </w:r>
            <w:r w:rsidRPr="000275C0">
              <w:rPr>
                <w:rFonts w:cstheme="minorHAnsi"/>
                <w:color w:val="0340ED"/>
                <w:sz w:val="22"/>
                <w:szCs w:val="22"/>
              </w:rPr>
              <w:t>Ville</w:t>
            </w:r>
            <w:r>
              <w:rPr>
                <w:noProof/>
                <w:sz w:val="22"/>
                <w:szCs w:val="22"/>
              </w:rPr>
              <w:t>]</w:t>
            </w:r>
          </w:p>
        </w:tc>
      </w:tr>
      <w:tr w:rsidR="00C60295" w:rsidRPr="00527D27" w14:paraId="54EBDD6F" w14:textId="77777777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shd w:val="clear" w:color="auto" w:fill="E41D4B"/>
            <w:vAlign w:val="center"/>
          </w:tcPr>
          <w:p w14:paraId="7E699866" w14:textId="77777777" w:rsidR="00C60295" w:rsidRPr="00527D27" w:rsidRDefault="00C60295">
            <w:pPr>
              <w:jc w:val="left"/>
              <w:rPr>
                <w:b/>
                <w:bCs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Sous le numéro</w:t>
            </w:r>
            <w:r>
              <w:rPr>
                <w:b/>
                <w:bCs/>
                <w:color w:val="FFFFFF" w:themeColor="background1"/>
                <w:sz w:val="22"/>
                <w:szCs w:val="22"/>
              </w:rPr>
              <w:t xml:space="preserve"> SIREN</w:t>
            </w: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3408768B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3B88524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8D89D55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91884E5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CAF15D0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3E4B77B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85FF19B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3C48DF8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6872196" w14:textId="77777777" w:rsidR="00C60295" w:rsidRPr="00527D27" w:rsidRDefault="00C60295">
            <w:pPr>
              <w:jc w:val="left"/>
              <w:rPr>
                <w:noProof/>
              </w:rPr>
            </w:pPr>
          </w:p>
        </w:tc>
        <w:tc>
          <w:tcPr>
            <w:tcW w:w="1421" w:type="pct"/>
            <w:gridSpan w:val="5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shd w:val="clear" w:color="auto" w:fill="E41D4B"/>
            <w:vAlign w:val="center"/>
          </w:tcPr>
          <w:p w14:paraId="29203DB4" w14:textId="77777777" w:rsidR="00C60295" w:rsidRPr="00527D27" w:rsidRDefault="00C60295">
            <w:pPr>
              <w:jc w:val="left"/>
              <w:rPr>
                <w:noProof/>
                <w:sz w:val="22"/>
                <w:szCs w:val="22"/>
              </w:rPr>
            </w:pPr>
          </w:p>
        </w:tc>
      </w:tr>
    </w:tbl>
    <w:p w14:paraId="779ACA41" w14:textId="77777777" w:rsidR="002E77A0" w:rsidRDefault="002E77A0">
      <w:pPr>
        <w:rPr>
          <w:rFonts w:cstheme="minorHAnsi"/>
          <w:b/>
          <w:bCs/>
          <w:sz w:val="22"/>
          <w:szCs w:val="22"/>
        </w:rPr>
      </w:pPr>
    </w:p>
    <w:p w14:paraId="084E2524" w14:textId="77777777" w:rsidR="003814CA" w:rsidRDefault="003814CA">
      <w:pPr>
        <w:rPr>
          <w:rFonts w:cstheme="minorHAnsi"/>
          <w:b/>
          <w:bCs/>
          <w:sz w:val="22"/>
          <w:szCs w:val="22"/>
        </w:rPr>
      </w:pPr>
    </w:p>
    <w:p w14:paraId="38F37D91" w14:textId="77777777" w:rsidR="009E1A47" w:rsidRPr="00527D27" w:rsidRDefault="009E1A47" w:rsidP="001F5FFA">
      <w:pPr>
        <w:pStyle w:val="Titre1"/>
      </w:pPr>
      <w:r>
        <w:t xml:space="preserve">Identification du </w:t>
      </w:r>
      <w:r w:rsidR="00A01C8E">
        <w:t>sous-traitant</w:t>
      </w:r>
    </w:p>
    <w:p w14:paraId="7024F2F3" w14:textId="77777777" w:rsidR="00545BF8" w:rsidRPr="00527D27" w:rsidRDefault="00545BF8" w:rsidP="00545BF8">
      <w:pPr>
        <w:rPr>
          <w:rFonts w:cstheme="minorHAnsi"/>
          <w:sz w:val="22"/>
          <w:szCs w:val="22"/>
        </w:rPr>
      </w:pPr>
    </w:p>
    <w:p w14:paraId="548934DC" w14:textId="77777777" w:rsidR="00545BF8" w:rsidRPr="00527D27" w:rsidRDefault="00545BF8" w:rsidP="009E1A47">
      <w:pPr>
        <w:rPr>
          <w:sz w:val="22"/>
          <w:szCs w:val="22"/>
        </w:rPr>
      </w:pPr>
    </w:p>
    <w:tbl>
      <w:tblPr>
        <w:tblStyle w:val="Grilledutableau"/>
        <w:tblW w:w="10485" w:type="dxa"/>
        <w:tblBorders>
          <w:top w:val="single" w:sz="4" w:space="0" w:color="003F7A"/>
          <w:left w:val="single" w:sz="4" w:space="0" w:color="003F7A"/>
          <w:bottom w:val="single" w:sz="4" w:space="0" w:color="003F7A"/>
          <w:right w:val="single" w:sz="4" w:space="0" w:color="003F7A"/>
          <w:insideH w:val="single" w:sz="4" w:space="0" w:color="003F7A"/>
          <w:insideV w:val="single" w:sz="4" w:space="0" w:color="003F7A"/>
        </w:tblBorders>
        <w:tblLook w:val="04A0" w:firstRow="1" w:lastRow="0" w:firstColumn="1" w:lastColumn="0" w:noHBand="0" w:noVBand="1"/>
      </w:tblPr>
      <w:tblGrid>
        <w:gridCol w:w="3964"/>
        <w:gridCol w:w="6521"/>
      </w:tblGrid>
      <w:tr w:rsidR="009E1A47" w14:paraId="2AB72E54" w14:textId="77777777" w:rsidTr="00E445D7">
        <w:trPr>
          <w:trHeight w:val="454"/>
        </w:trPr>
        <w:tc>
          <w:tcPr>
            <w:tcW w:w="3964" w:type="dxa"/>
            <w:shd w:val="clear" w:color="auto" w:fill="003F7A"/>
            <w:vAlign w:val="center"/>
          </w:tcPr>
          <w:p w14:paraId="2EBDBB02" w14:textId="77777777" w:rsidR="009E1A47" w:rsidRPr="005B7110" w:rsidRDefault="009E1A47" w:rsidP="00E445D7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DENOMINATION SOCIALE DE LA SOCIETE</w:t>
            </w:r>
          </w:p>
        </w:tc>
        <w:tc>
          <w:tcPr>
            <w:tcW w:w="6521" w:type="dxa"/>
            <w:vAlign w:val="center"/>
          </w:tcPr>
          <w:p w14:paraId="3FBC0276" w14:textId="77777777" w:rsidR="009E1A47" w:rsidRDefault="009E1A47" w:rsidP="00E445D7">
            <w:pPr>
              <w:jc w:val="left"/>
              <w:rPr>
                <w:sz w:val="22"/>
                <w:szCs w:val="22"/>
              </w:rPr>
            </w:pPr>
          </w:p>
        </w:tc>
      </w:tr>
    </w:tbl>
    <w:p w14:paraId="50790E9A" w14:textId="77777777" w:rsidR="009E1A47" w:rsidRDefault="009E1A47" w:rsidP="009E1A47">
      <w:pPr>
        <w:rPr>
          <w:sz w:val="22"/>
          <w:szCs w:val="22"/>
        </w:rPr>
      </w:pPr>
    </w:p>
    <w:tbl>
      <w:tblPr>
        <w:tblStyle w:val="Grilledutableau"/>
        <w:tblW w:w="501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565"/>
        <w:gridCol w:w="574"/>
        <w:gridCol w:w="574"/>
        <w:gridCol w:w="574"/>
        <w:gridCol w:w="575"/>
        <w:gridCol w:w="575"/>
        <w:gridCol w:w="575"/>
        <w:gridCol w:w="575"/>
        <w:gridCol w:w="575"/>
        <w:gridCol w:w="575"/>
        <w:gridCol w:w="575"/>
        <w:gridCol w:w="575"/>
        <w:gridCol w:w="575"/>
        <w:gridCol w:w="625"/>
      </w:tblGrid>
      <w:tr w:rsidR="009E1A47" w:rsidRPr="00527D27" w14:paraId="5A03C319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E41D4B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4F320BBA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Forme juridique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DF8B9FB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7F66C62A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5D608C05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Nom commercial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BE871E8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2E0BC447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24CD4740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Dénomination sociale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2331DD1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166E912F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14759A42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Etablissement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EAB8DDF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4C853F10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2AC48494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N° et nom de la voie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01EE6B3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10705D4B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2ED12114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Code postal et ville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7EED50F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4E8A3093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41B7CC9B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Téléphone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3311F4A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1A3E9DB3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26765750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Fax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5005EB9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3B0DDED3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6F34A23C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gramStart"/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E-mail</w:t>
            </w:r>
            <w:proofErr w:type="gramEnd"/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140B934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4AAC6A29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1E2A23D0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N° SIRET</w:t>
            </w: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1ACB043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8F2E20A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8D68275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857A0C3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4BF4604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38EDAD84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1268549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DD3FD51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8A9BDF5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2E915F4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2FC0317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90F4DD8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B2A0BB1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170F8D4C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  <w:tr w:rsidR="009E1A47" w:rsidRPr="00527D27" w14:paraId="79A934E3" w14:textId="77777777" w:rsidTr="007900F2">
        <w:trPr>
          <w:trHeight w:val="981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FFFFFF" w:themeColor="background1"/>
              <w:right w:val="single" w:sz="4" w:space="0" w:color="E41D4B"/>
            </w:tcBorders>
            <w:shd w:val="clear" w:color="auto" w:fill="E41D4B"/>
            <w:vAlign w:val="center"/>
          </w:tcPr>
          <w:p w14:paraId="537180A8" w14:textId="77777777" w:rsidR="009E1A47" w:rsidRPr="00527D27" w:rsidRDefault="009E1A47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Inscrit au</w:t>
            </w:r>
          </w:p>
        </w:tc>
        <w:tc>
          <w:tcPr>
            <w:tcW w:w="3856" w:type="pct"/>
            <w:gridSpan w:val="14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44619E19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  <w:r w:rsidRPr="00527D27">
              <w:rPr>
                <w:noProof/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D27">
              <w:rPr>
                <w:noProof/>
                <w:sz w:val="22"/>
                <w:szCs w:val="22"/>
              </w:rPr>
              <w:instrText xml:space="preserve"> FORMCHECKBOX </w:instrText>
            </w:r>
            <w:r w:rsidRPr="00527D27">
              <w:rPr>
                <w:noProof/>
                <w:sz w:val="22"/>
                <w:szCs w:val="22"/>
              </w:rPr>
            </w:r>
            <w:r w:rsidRPr="00527D27">
              <w:rPr>
                <w:noProof/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fldChar w:fldCharType="end"/>
            </w:r>
            <w:r w:rsidRPr="00527D27">
              <w:rPr>
                <w:noProof/>
                <w:sz w:val="22"/>
                <w:szCs w:val="22"/>
              </w:rPr>
              <w:t xml:space="preserve"> répertoire des métiers</w:t>
            </w:r>
            <w:r>
              <w:rPr>
                <w:noProof/>
                <w:sz w:val="22"/>
                <w:szCs w:val="22"/>
              </w:rPr>
              <w:t xml:space="preserve"> de [</w:t>
            </w:r>
            <w:r w:rsidRPr="000275C0">
              <w:rPr>
                <w:rFonts w:cstheme="minorHAnsi"/>
                <w:color w:val="0340ED"/>
                <w:sz w:val="22"/>
                <w:szCs w:val="22"/>
              </w:rPr>
              <w:t>Ville</w:t>
            </w:r>
            <w:r>
              <w:rPr>
                <w:noProof/>
                <w:sz w:val="22"/>
                <w:szCs w:val="22"/>
              </w:rPr>
              <w:t>]</w:t>
            </w:r>
          </w:p>
          <w:p w14:paraId="6FFB0297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  <w:p w14:paraId="0B9F4F13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  <w:r w:rsidRPr="00527D27">
              <w:rPr>
                <w:noProof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D27">
              <w:rPr>
                <w:noProof/>
                <w:sz w:val="22"/>
                <w:szCs w:val="22"/>
              </w:rPr>
              <w:instrText xml:space="preserve"> FORMCHECKBOX </w:instrText>
            </w:r>
            <w:r w:rsidRPr="00527D27">
              <w:rPr>
                <w:noProof/>
                <w:sz w:val="22"/>
                <w:szCs w:val="22"/>
              </w:rPr>
            </w:r>
            <w:r w:rsidRPr="00527D27">
              <w:rPr>
                <w:noProof/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fldChar w:fldCharType="end"/>
            </w:r>
            <w:r w:rsidRPr="00527D27">
              <w:rPr>
                <w:noProof/>
                <w:sz w:val="22"/>
                <w:szCs w:val="22"/>
              </w:rPr>
              <w:t xml:space="preserve"> registre du commerce et des sociétés</w:t>
            </w:r>
            <w:r>
              <w:rPr>
                <w:noProof/>
                <w:sz w:val="22"/>
                <w:szCs w:val="22"/>
              </w:rPr>
              <w:t xml:space="preserve"> de [</w:t>
            </w:r>
            <w:r w:rsidRPr="000275C0">
              <w:rPr>
                <w:rFonts w:cstheme="minorHAnsi"/>
                <w:color w:val="0340ED"/>
                <w:sz w:val="22"/>
                <w:szCs w:val="22"/>
              </w:rPr>
              <w:t>Ville</w:t>
            </w:r>
            <w:r>
              <w:rPr>
                <w:noProof/>
                <w:sz w:val="22"/>
                <w:szCs w:val="22"/>
              </w:rPr>
              <w:t>]</w:t>
            </w:r>
          </w:p>
        </w:tc>
      </w:tr>
      <w:tr w:rsidR="009E1A47" w:rsidRPr="00527D27" w14:paraId="348C2C0B" w14:textId="77777777" w:rsidTr="007900F2">
        <w:trPr>
          <w:trHeight w:val="454"/>
        </w:trPr>
        <w:tc>
          <w:tcPr>
            <w:tcW w:w="1144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shd w:val="clear" w:color="auto" w:fill="E41D4B"/>
            <w:vAlign w:val="center"/>
          </w:tcPr>
          <w:p w14:paraId="6B5ED003" w14:textId="77777777" w:rsidR="009E1A47" w:rsidRPr="00527D27" w:rsidRDefault="009E1A47" w:rsidP="00E445D7">
            <w:pPr>
              <w:jc w:val="left"/>
              <w:rPr>
                <w:b/>
                <w:bCs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Sous le numéro</w:t>
            </w:r>
            <w:r>
              <w:rPr>
                <w:b/>
                <w:bCs/>
                <w:color w:val="FFFFFF" w:themeColor="background1"/>
                <w:sz w:val="22"/>
                <w:szCs w:val="22"/>
              </w:rPr>
              <w:t xml:space="preserve"> SIREN</w:t>
            </w: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2F5F047E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B3C23EC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D3AFFE1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5B775159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B78B1DB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304BCEF7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674F9A3E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73DD256C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vAlign w:val="center"/>
          </w:tcPr>
          <w:p w14:paraId="05F18577" w14:textId="77777777" w:rsidR="009E1A47" w:rsidRPr="00527D27" w:rsidRDefault="009E1A47" w:rsidP="00E445D7">
            <w:pPr>
              <w:jc w:val="left"/>
              <w:rPr>
                <w:noProof/>
              </w:rPr>
            </w:pPr>
          </w:p>
        </w:tc>
        <w:tc>
          <w:tcPr>
            <w:tcW w:w="1421" w:type="pct"/>
            <w:gridSpan w:val="5"/>
            <w:tcBorders>
              <w:top w:val="single" w:sz="4" w:space="0" w:color="E41D4B"/>
              <w:left w:val="single" w:sz="4" w:space="0" w:color="E41D4B"/>
              <w:bottom w:val="single" w:sz="4" w:space="0" w:color="E41D4B"/>
              <w:right w:val="single" w:sz="4" w:space="0" w:color="E41D4B"/>
            </w:tcBorders>
            <w:shd w:val="clear" w:color="auto" w:fill="E41D4B"/>
            <w:vAlign w:val="center"/>
          </w:tcPr>
          <w:p w14:paraId="1D99E8FE" w14:textId="77777777" w:rsidR="009E1A47" w:rsidRPr="00527D27" w:rsidRDefault="009E1A47" w:rsidP="00E445D7">
            <w:pPr>
              <w:jc w:val="left"/>
              <w:rPr>
                <w:noProof/>
                <w:sz w:val="22"/>
                <w:szCs w:val="22"/>
              </w:rPr>
            </w:pPr>
          </w:p>
        </w:tc>
      </w:tr>
    </w:tbl>
    <w:p w14:paraId="00827EB0" w14:textId="77777777" w:rsidR="008E5EC7" w:rsidRDefault="008E5EC7">
      <w:pPr>
        <w:rPr>
          <w:sz w:val="22"/>
          <w:szCs w:val="22"/>
        </w:rPr>
      </w:pPr>
    </w:p>
    <w:p w14:paraId="2942CD80" w14:textId="77777777" w:rsidR="008E5EC7" w:rsidRDefault="008E5EC7">
      <w:pPr>
        <w:rPr>
          <w:sz w:val="22"/>
          <w:szCs w:val="22"/>
        </w:rPr>
      </w:pPr>
    </w:p>
    <w:p w14:paraId="02D27DBF" w14:textId="77777777" w:rsidR="008E5EC7" w:rsidRPr="000C2B4B" w:rsidRDefault="008E5EC7" w:rsidP="008E5EC7">
      <w:pPr>
        <w:rPr>
          <w:rFonts w:cstheme="minorHAnsi"/>
          <w:sz w:val="22"/>
          <w:szCs w:val="22"/>
        </w:rPr>
      </w:pPr>
      <w:r w:rsidRPr="000C2B4B">
        <w:rPr>
          <w:rFonts w:cstheme="minorHAnsi"/>
          <w:sz w:val="22"/>
          <w:szCs w:val="22"/>
        </w:rPr>
        <w:t xml:space="preserve">Le sous-traitant est-il une micro, une petite ou une moyenne entreprise au sens de la </w:t>
      </w:r>
      <w:hyperlink r:id="rId14" w:history="1">
        <w:r w:rsidRPr="000C2B4B">
          <w:rPr>
            <w:rStyle w:val="Lienhypertexte"/>
            <w:rFonts w:cstheme="minorHAnsi"/>
            <w:sz w:val="22"/>
            <w:szCs w:val="22"/>
          </w:rPr>
          <w:t>recommandation de la Commission du 6 mai 2003</w:t>
        </w:r>
      </w:hyperlink>
      <w:r w:rsidRPr="000C2B4B">
        <w:rPr>
          <w:rFonts w:cstheme="minorHAnsi"/>
          <w:sz w:val="22"/>
          <w:szCs w:val="22"/>
        </w:rPr>
        <w:t xml:space="preserve"> concernant la définition des micro, petites et moyennes entreprises ou un artisan au sens au sens </w:t>
      </w:r>
      <w:hyperlink r:id="rId15" w:history="1">
        <w:r w:rsidRPr="000C2B4B">
          <w:rPr>
            <w:rStyle w:val="Lienhypertexte"/>
            <w:rFonts w:cstheme="minorHAnsi"/>
            <w:sz w:val="22"/>
            <w:szCs w:val="22"/>
          </w:rPr>
          <w:t>de l'article 19 de la loi du 5 juillet 1996</w:t>
        </w:r>
      </w:hyperlink>
      <w:r w:rsidRPr="000C2B4B">
        <w:rPr>
          <w:rFonts w:cstheme="minorHAnsi"/>
          <w:sz w:val="22"/>
          <w:szCs w:val="22"/>
        </w:rPr>
        <w:t xml:space="preserve"> n° 96-603 modifiée relative au développement et à la promotion du commerce et de l’artisanat (</w:t>
      </w:r>
      <w:hyperlink r:id="rId16" w:history="1">
        <w:r w:rsidRPr="000C2B4B">
          <w:rPr>
            <w:rStyle w:val="Lienhypertexte"/>
            <w:rFonts w:cstheme="minorHAnsi"/>
            <w:color w:val="0070C0"/>
            <w:sz w:val="22"/>
            <w:szCs w:val="22"/>
          </w:rPr>
          <w:t>Art. R. 2151-13</w:t>
        </w:r>
      </w:hyperlink>
      <w:r w:rsidRPr="000C2B4B">
        <w:rPr>
          <w:rFonts w:cstheme="minorHAnsi"/>
          <w:sz w:val="22"/>
          <w:szCs w:val="22"/>
        </w:rPr>
        <w:t xml:space="preserve"> et </w:t>
      </w:r>
      <w:hyperlink r:id="rId17" w:history="1">
        <w:r w:rsidRPr="000C2B4B">
          <w:rPr>
            <w:rStyle w:val="Lienhypertexte"/>
            <w:rFonts w:cstheme="minorHAnsi"/>
            <w:sz w:val="22"/>
            <w:szCs w:val="22"/>
          </w:rPr>
          <w:t>R. 2351-12</w:t>
        </w:r>
      </w:hyperlink>
      <w:r w:rsidRPr="000C2B4B">
        <w:rPr>
          <w:rFonts w:cstheme="minorHAnsi"/>
          <w:sz w:val="22"/>
          <w:szCs w:val="22"/>
        </w:rPr>
        <w:t xml:space="preserve"> du </w:t>
      </w:r>
      <w:r w:rsidR="0061477F">
        <w:rPr>
          <w:rFonts w:cstheme="minorHAnsi"/>
          <w:sz w:val="22"/>
          <w:szCs w:val="22"/>
        </w:rPr>
        <w:t>CCP</w:t>
      </w:r>
      <w:r w:rsidRPr="000C2B4B">
        <w:rPr>
          <w:rFonts w:cstheme="minorHAnsi"/>
          <w:sz w:val="22"/>
          <w:szCs w:val="22"/>
        </w:rPr>
        <w:t>) ?</w:t>
      </w:r>
      <w:r w:rsidR="000D0BFA">
        <w:rPr>
          <w:rFonts w:cstheme="minorHAnsi"/>
          <w:sz w:val="22"/>
          <w:szCs w:val="22"/>
        </w:rPr>
        <w:t xml:space="preserve"> </w:t>
      </w:r>
    </w:p>
    <w:p w14:paraId="602EC9FC" w14:textId="77777777" w:rsidR="008E5EC7" w:rsidRPr="000C2B4B" w:rsidRDefault="008E5EC7" w:rsidP="008E5EC7">
      <w:pPr>
        <w:rPr>
          <w:rFonts w:cstheme="minorHAnsi"/>
          <w:sz w:val="22"/>
          <w:szCs w:val="22"/>
        </w:rPr>
      </w:pPr>
    </w:p>
    <w:p w14:paraId="7E07B694" w14:textId="77777777" w:rsidR="008E5EC7" w:rsidRPr="000C2B4B" w:rsidRDefault="008E5EC7" w:rsidP="008E5EC7">
      <w:pPr>
        <w:ind w:left="567"/>
        <w:rPr>
          <w:rFonts w:cstheme="minorHAnsi"/>
          <w:sz w:val="22"/>
          <w:szCs w:val="22"/>
        </w:rPr>
      </w:pPr>
      <w:r w:rsidRPr="000C2B4B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2B4B">
        <w:rPr>
          <w:rFonts w:cstheme="minorHAnsi"/>
          <w:sz w:val="22"/>
          <w:szCs w:val="22"/>
        </w:rPr>
        <w:instrText xml:space="preserve"> FORMCHECKBOX </w:instrText>
      </w:r>
      <w:r w:rsidRPr="000C2B4B">
        <w:rPr>
          <w:rFonts w:cstheme="minorHAnsi"/>
          <w:sz w:val="22"/>
          <w:szCs w:val="22"/>
        </w:rPr>
      </w:r>
      <w:r w:rsidRPr="000C2B4B">
        <w:rPr>
          <w:rFonts w:cstheme="minorHAnsi"/>
          <w:sz w:val="22"/>
          <w:szCs w:val="22"/>
        </w:rPr>
        <w:fldChar w:fldCharType="separate"/>
      </w:r>
      <w:r w:rsidRPr="000C2B4B">
        <w:rPr>
          <w:rFonts w:cstheme="minorHAnsi"/>
          <w:sz w:val="22"/>
          <w:szCs w:val="22"/>
        </w:rPr>
        <w:fldChar w:fldCharType="end"/>
      </w:r>
      <w:r w:rsidRPr="000C2B4B">
        <w:rPr>
          <w:rFonts w:cstheme="minorHAnsi"/>
          <w:bCs/>
          <w:sz w:val="22"/>
          <w:szCs w:val="22"/>
        </w:rPr>
        <w:t> </w:t>
      </w:r>
      <w:r w:rsidRPr="000C2B4B">
        <w:rPr>
          <w:rFonts w:cstheme="minorHAnsi"/>
          <w:sz w:val="22"/>
          <w:szCs w:val="22"/>
        </w:rPr>
        <w:t xml:space="preserve">Oui      </w:t>
      </w:r>
      <w:r w:rsidRPr="000C2B4B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2B4B">
        <w:rPr>
          <w:rFonts w:cstheme="minorHAnsi"/>
          <w:sz w:val="22"/>
          <w:szCs w:val="22"/>
        </w:rPr>
        <w:instrText xml:space="preserve"> FORMCHECKBOX </w:instrText>
      </w:r>
      <w:r w:rsidRPr="000C2B4B">
        <w:rPr>
          <w:rFonts w:cstheme="minorHAnsi"/>
          <w:sz w:val="22"/>
          <w:szCs w:val="22"/>
        </w:rPr>
      </w:r>
      <w:r w:rsidRPr="000C2B4B">
        <w:rPr>
          <w:rFonts w:cstheme="minorHAnsi"/>
          <w:sz w:val="22"/>
          <w:szCs w:val="22"/>
        </w:rPr>
        <w:fldChar w:fldCharType="separate"/>
      </w:r>
      <w:r w:rsidRPr="000C2B4B">
        <w:rPr>
          <w:rFonts w:cstheme="minorHAnsi"/>
          <w:sz w:val="22"/>
          <w:szCs w:val="22"/>
        </w:rPr>
        <w:fldChar w:fldCharType="end"/>
      </w:r>
      <w:r w:rsidRPr="000C2B4B">
        <w:rPr>
          <w:rFonts w:cstheme="minorHAnsi"/>
          <w:bCs/>
          <w:sz w:val="22"/>
          <w:szCs w:val="22"/>
        </w:rPr>
        <w:t> </w:t>
      </w:r>
      <w:r w:rsidRPr="000C2B4B">
        <w:rPr>
          <w:rFonts w:cstheme="minorHAnsi"/>
          <w:sz w:val="22"/>
          <w:szCs w:val="22"/>
        </w:rPr>
        <w:t>Non</w:t>
      </w:r>
    </w:p>
    <w:p w14:paraId="08F445C1" w14:textId="77777777" w:rsidR="00FA1E34" w:rsidRPr="000C2B4B" w:rsidRDefault="00FA1E34">
      <w:pPr>
        <w:rPr>
          <w:sz w:val="20"/>
          <w:szCs w:val="20"/>
        </w:rPr>
      </w:pPr>
    </w:p>
    <w:p w14:paraId="1E24A581" w14:textId="77777777" w:rsidR="008E5EC7" w:rsidRPr="00527D27" w:rsidRDefault="009C32F1" w:rsidP="001F5FFA">
      <w:pPr>
        <w:pStyle w:val="Titre1"/>
      </w:pPr>
      <w:r>
        <w:t>Présentation des</w:t>
      </w:r>
      <w:r w:rsidR="0036747B">
        <w:t xml:space="preserve"> prestations</w:t>
      </w:r>
      <w:r w:rsidR="00894B7C">
        <w:t xml:space="preserve"> du</w:t>
      </w:r>
      <w:r w:rsidR="0036747B">
        <w:t xml:space="preserve"> sous-traitant</w:t>
      </w:r>
    </w:p>
    <w:p w14:paraId="7EEDF5AA" w14:textId="77777777" w:rsidR="008E5EC7" w:rsidRDefault="008E5EC7" w:rsidP="008E5EC7">
      <w:pPr>
        <w:rPr>
          <w:rFonts w:cstheme="minorHAnsi"/>
          <w:sz w:val="22"/>
          <w:szCs w:val="22"/>
        </w:rPr>
      </w:pPr>
    </w:p>
    <w:tbl>
      <w:tblPr>
        <w:tblW w:w="5014" w:type="pct"/>
        <w:tblBorders>
          <w:top w:val="single" w:sz="4" w:space="0" w:color="003F7A"/>
          <w:left w:val="single" w:sz="4" w:space="0" w:color="003F7A"/>
          <w:bottom w:val="single" w:sz="4" w:space="0" w:color="003F7A"/>
          <w:right w:val="single" w:sz="4" w:space="0" w:color="003F7A"/>
          <w:insideH w:val="single" w:sz="4" w:space="0" w:color="003F7A"/>
          <w:insideV w:val="single" w:sz="4" w:space="0" w:color="003F7A"/>
        </w:tblBorders>
        <w:tblLook w:val="0000" w:firstRow="0" w:lastRow="0" w:firstColumn="0" w:lastColumn="0" w:noHBand="0" w:noVBand="0"/>
      </w:tblPr>
      <w:tblGrid>
        <w:gridCol w:w="3225"/>
        <w:gridCol w:w="7260"/>
      </w:tblGrid>
      <w:tr w:rsidR="00ED2E25" w:rsidRPr="000F3526" w14:paraId="30BB983C" w14:textId="77777777" w:rsidTr="00C60825">
        <w:trPr>
          <w:trHeight w:val="608"/>
        </w:trPr>
        <w:tc>
          <w:tcPr>
            <w:tcW w:w="1538" w:type="pct"/>
            <w:tcBorders>
              <w:bottom w:val="single" w:sz="4" w:space="0" w:color="FFFFFF" w:themeColor="background1"/>
            </w:tcBorders>
            <w:shd w:val="clear" w:color="auto" w:fill="003F7A"/>
            <w:vAlign w:val="center"/>
          </w:tcPr>
          <w:p w14:paraId="09F6769E" w14:textId="77777777" w:rsidR="00C104CD" w:rsidRPr="000600A8" w:rsidRDefault="00266A74" w:rsidP="002D2E2D">
            <w:pPr>
              <w:tabs>
                <w:tab w:val="left" w:pos="1134"/>
                <w:tab w:val="left" w:pos="2835"/>
              </w:tabs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Désignation des p</w:t>
            </w:r>
            <w:r w:rsidR="0059549D" w:rsidRPr="000600A8">
              <w:rPr>
                <w:rFonts w:ascii="Calibri" w:hAnsi="Calibri" w:cs="Calibri"/>
                <w:b/>
                <w:bCs/>
                <w:sz w:val="22"/>
                <w:szCs w:val="22"/>
              </w:rPr>
              <w:t>restations sous-traitées</w:t>
            </w:r>
          </w:p>
        </w:tc>
        <w:tc>
          <w:tcPr>
            <w:tcW w:w="3448" w:type="pct"/>
          </w:tcPr>
          <w:p w14:paraId="4F31489D" w14:textId="77777777" w:rsidR="00C104CD" w:rsidRPr="000F3526" w:rsidRDefault="00C104CD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D2E25" w:rsidRPr="000F3526" w14:paraId="384DA438" w14:textId="77777777" w:rsidTr="00C60825">
        <w:trPr>
          <w:trHeight w:val="608"/>
        </w:trPr>
        <w:tc>
          <w:tcPr>
            <w:tcW w:w="1538" w:type="pct"/>
            <w:vMerge w:val="restart"/>
            <w:tcBorders>
              <w:top w:val="single" w:sz="4" w:space="0" w:color="FFFFFF" w:themeColor="background1"/>
            </w:tcBorders>
            <w:shd w:val="clear" w:color="auto" w:fill="003F7A"/>
            <w:vAlign w:val="center"/>
          </w:tcPr>
          <w:p w14:paraId="27CC1089" w14:textId="77777777" w:rsidR="004E3493" w:rsidRPr="000600A8" w:rsidRDefault="004E3493" w:rsidP="002D2E2D">
            <w:pPr>
              <w:tabs>
                <w:tab w:val="left" w:pos="1134"/>
                <w:tab w:val="left" w:pos="2835"/>
              </w:tabs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00A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Montant </w:t>
            </w:r>
            <w:r w:rsidR="00351A9A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Pr="000600A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 </w:t>
            </w:r>
            <w:r w:rsidR="00351A9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contrat de </w:t>
            </w:r>
            <w:r w:rsidRPr="000600A8">
              <w:rPr>
                <w:rFonts w:ascii="Calibri" w:hAnsi="Calibri" w:cs="Calibri"/>
                <w:b/>
                <w:bCs/>
                <w:sz w:val="22"/>
                <w:szCs w:val="22"/>
              </w:rPr>
              <w:t>sous-traitan</w:t>
            </w:r>
            <w:r w:rsidR="007278D9">
              <w:rPr>
                <w:rFonts w:ascii="Calibri" w:hAnsi="Calibri" w:cs="Calibri"/>
                <w:b/>
                <w:bCs/>
                <w:sz w:val="22"/>
                <w:szCs w:val="22"/>
              </w:rPr>
              <w:t>ce</w:t>
            </w:r>
            <w:r w:rsidR="00291774">
              <w:rPr>
                <w:rStyle w:val="Appelnotedebasdep"/>
                <w:rFonts w:ascii="Calibri" w:hAnsi="Calibri" w:cs="Calibri"/>
                <w:b/>
                <w:bCs/>
                <w:sz w:val="22"/>
                <w:szCs w:val="22"/>
              </w:rPr>
              <w:footnoteReference w:id="2"/>
            </w:r>
            <w:r w:rsidR="00351A9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351A9A" w:rsidRPr="007B3A66">
              <w:rPr>
                <w:rFonts w:ascii="Calibri" w:hAnsi="Calibri" w:cs="Calibri"/>
                <w:sz w:val="16"/>
                <w:szCs w:val="16"/>
              </w:rPr>
              <w:t>(</w:t>
            </w:r>
            <w:r w:rsidR="000B45B5" w:rsidRPr="007B3A66">
              <w:rPr>
                <w:rFonts w:ascii="Calibri" w:hAnsi="Calibri" w:cs="Calibri"/>
                <w:sz w:val="16"/>
                <w:szCs w:val="16"/>
              </w:rPr>
              <w:t xml:space="preserve">en cas de paiement direct, </w:t>
            </w:r>
            <w:r w:rsidR="00441CC7" w:rsidRPr="007B3A66">
              <w:rPr>
                <w:rFonts w:ascii="Calibri" w:hAnsi="Calibri" w:cs="Calibri"/>
                <w:sz w:val="16"/>
                <w:szCs w:val="16"/>
              </w:rPr>
              <w:t xml:space="preserve">ce </w:t>
            </w:r>
            <w:r w:rsidR="00441CC7" w:rsidRPr="007B3A66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montant revalorisé le cas échéant </w:t>
            </w:r>
            <w:r w:rsidR="007F5797" w:rsidRPr="007B3A66">
              <w:rPr>
                <w:rFonts w:ascii="Calibri" w:hAnsi="Calibri" w:cs="Calibri"/>
                <w:sz w:val="16"/>
                <w:szCs w:val="16"/>
              </w:rPr>
              <w:t>de la</w:t>
            </w:r>
            <w:r w:rsidR="00441CC7" w:rsidRPr="007B3A66">
              <w:rPr>
                <w:rFonts w:ascii="Calibri" w:hAnsi="Calibri" w:cs="Calibri"/>
                <w:sz w:val="16"/>
                <w:szCs w:val="16"/>
              </w:rPr>
              <w:t xml:space="preserve"> variation des prix infra constitue le montant maximum des sommes à verser par paiement direct au sous-traitant</w:t>
            </w:r>
            <w:r w:rsidR="000B45B5" w:rsidRPr="007B3A66"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3448" w:type="pct"/>
          </w:tcPr>
          <w:p w14:paraId="5AA33055" w14:textId="77777777" w:rsidR="004E3493" w:rsidRDefault="004E3493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2D2E2D">
              <w:rPr>
                <w:rFonts w:ascii="Calibri" w:hAnsi="Calibri" w:cs="Calibri"/>
                <w:b/>
                <w:bCs/>
                <w:color w:val="003F7A"/>
                <w:sz w:val="22"/>
                <w:szCs w:val="22"/>
              </w:rPr>
              <w:lastRenderedPageBreak/>
              <w:t>Montant HT (en €)</w:t>
            </w:r>
            <w:r w:rsidRPr="002D2E2D">
              <w:rPr>
                <w:rFonts w:ascii="Calibri" w:hAnsi="Calibri" w:cs="Calibri"/>
                <w:color w:val="003F7A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  <w:r w:rsidR="002D2E2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182218B" w14:textId="77777777" w:rsidR="004E3493" w:rsidRPr="000F3526" w:rsidRDefault="004E3493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D2E25" w:rsidRPr="000F3526" w14:paraId="241D0105" w14:textId="77777777" w:rsidTr="00C60825">
        <w:trPr>
          <w:trHeight w:val="608"/>
        </w:trPr>
        <w:tc>
          <w:tcPr>
            <w:tcW w:w="1538" w:type="pct"/>
            <w:vMerge/>
            <w:tcBorders>
              <w:top w:val="single" w:sz="4" w:space="0" w:color="003F7A"/>
            </w:tcBorders>
            <w:shd w:val="clear" w:color="auto" w:fill="003F7A"/>
            <w:vAlign w:val="center"/>
          </w:tcPr>
          <w:p w14:paraId="15A1C034" w14:textId="77777777" w:rsidR="004E3493" w:rsidRPr="000600A8" w:rsidRDefault="004E3493" w:rsidP="002D2E2D">
            <w:pPr>
              <w:tabs>
                <w:tab w:val="left" w:pos="1134"/>
                <w:tab w:val="left" w:pos="2835"/>
              </w:tabs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48" w:type="pct"/>
          </w:tcPr>
          <w:p w14:paraId="795745C8" w14:textId="77777777" w:rsidR="004E3493" w:rsidRPr="000F3526" w:rsidRDefault="004E3493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2D2E2D">
              <w:rPr>
                <w:rFonts w:ascii="Calibri" w:hAnsi="Calibri" w:cs="Calibri"/>
                <w:b/>
                <w:bCs/>
                <w:color w:val="003F7A"/>
                <w:sz w:val="22"/>
                <w:szCs w:val="22"/>
              </w:rPr>
              <w:t>Taux de la TVA (en €)</w:t>
            </w:r>
            <w:r w:rsidRPr="002D2E2D">
              <w:rPr>
                <w:rFonts w:ascii="Calibri" w:hAnsi="Calibri" w:cs="Calibri"/>
                <w:color w:val="003F7A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ED2E25" w:rsidRPr="000F3526" w14:paraId="13DFBEDD" w14:textId="77777777" w:rsidTr="00C60825">
        <w:trPr>
          <w:trHeight w:val="608"/>
        </w:trPr>
        <w:tc>
          <w:tcPr>
            <w:tcW w:w="1538" w:type="pct"/>
            <w:vMerge/>
            <w:tcBorders>
              <w:top w:val="single" w:sz="4" w:space="0" w:color="003F7A"/>
              <w:bottom w:val="single" w:sz="4" w:space="0" w:color="FFFFFF" w:themeColor="background1"/>
            </w:tcBorders>
            <w:shd w:val="clear" w:color="auto" w:fill="003F7A"/>
            <w:vAlign w:val="center"/>
          </w:tcPr>
          <w:p w14:paraId="07BCDDEF" w14:textId="77777777" w:rsidR="004E3493" w:rsidRPr="000600A8" w:rsidRDefault="004E3493" w:rsidP="002D2E2D">
            <w:pPr>
              <w:tabs>
                <w:tab w:val="left" w:pos="1134"/>
                <w:tab w:val="left" w:pos="2835"/>
              </w:tabs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448" w:type="pct"/>
          </w:tcPr>
          <w:p w14:paraId="739AC761" w14:textId="77777777" w:rsidR="004E3493" w:rsidRPr="000F3526" w:rsidRDefault="004E3493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2D2E2D">
              <w:rPr>
                <w:rFonts w:ascii="Calibri" w:hAnsi="Calibri" w:cs="Calibri"/>
                <w:b/>
                <w:bCs/>
                <w:color w:val="003F7A"/>
                <w:sz w:val="22"/>
                <w:szCs w:val="22"/>
              </w:rPr>
              <w:t>Montant TTC (en €)</w:t>
            </w:r>
            <w:r w:rsidR="00631F2E">
              <w:rPr>
                <w:rFonts w:ascii="Calibri" w:hAnsi="Calibri" w:cs="Calibri"/>
                <w:b/>
                <w:bCs/>
                <w:color w:val="003F7A"/>
                <w:sz w:val="22"/>
                <w:szCs w:val="22"/>
              </w:rPr>
              <w:t xml:space="preserve"> </w:t>
            </w:r>
            <w:r w:rsidR="00631F2E" w:rsidRPr="008566F7">
              <w:rPr>
                <w:rStyle w:val="Appelnotedebasdep"/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footnoteReference w:id="3"/>
            </w:r>
            <w:r w:rsidRPr="002D2E2D">
              <w:rPr>
                <w:rFonts w:ascii="Calibri" w:hAnsi="Calibri" w:cs="Calibri"/>
                <w:color w:val="003F7A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282E61" w:rsidRPr="000F3526" w14:paraId="3513D94D" w14:textId="77777777" w:rsidTr="00C60825">
        <w:trPr>
          <w:trHeight w:val="608"/>
        </w:trPr>
        <w:tc>
          <w:tcPr>
            <w:tcW w:w="15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F7A"/>
            <w:vAlign w:val="center"/>
          </w:tcPr>
          <w:p w14:paraId="09A9EA0C" w14:textId="77777777" w:rsidR="00C60825" w:rsidRPr="000600A8" w:rsidRDefault="00C60825" w:rsidP="00C60825">
            <w:pPr>
              <w:tabs>
                <w:tab w:val="left" w:pos="1134"/>
                <w:tab w:val="left" w:pos="2835"/>
              </w:tabs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Pr="00C6082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urée du contrat de sous-traitance en nombre de mois </w:t>
            </w:r>
            <w:r w:rsidRPr="007B3A66">
              <w:rPr>
                <w:rFonts w:ascii="Calibri" w:hAnsi="Calibri" w:cs="Calibri"/>
                <w:sz w:val="16"/>
                <w:szCs w:val="16"/>
              </w:rPr>
              <w:t>(arrondir au nombre entier supérieur</w:t>
            </w:r>
            <w:r w:rsidR="00ED2E25" w:rsidRPr="007B3A66">
              <w:rPr>
                <w:rFonts w:ascii="Calibri" w:hAnsi="Calibri" w:cs="Calibri"/>
                <w:sz w:val="16"/>
                <w:szCs w:val="16"/>
              </w:rPr>
              <w:t xml:space="preserve"> si nécessaire</w:t>
            </w:r>
            <w:r w:rsidRPr="007B3A66">
              <w:rPr>
                <w:rFonts w:ascii="Calibri" w:hAnsi="Calibri" w:cs="Calibri"/>
                <w:sz w:val="16"/>
                <w:szCs w:val="16"/>
              </w:rPr>
              <w:t xml:space="preserve">. </w:t>
            </w:r>
            <w:proofErr w:type="gramStart"/>
            <w:r w:rsidR="00ED2E25" w:rsidRPr="007B3A66">
              <w:rPr>
                <w:rFonts w:ascii="Calibri" w:hAnsi="Calibri" w:cs="Calibri"/>
                <w:sz w:val="16"/>
                <w:szCs w:val="16"/>
              </w:rPr>
              <w:t>e</w:t>
            </w:r>
            <w:r w:rsidRPr="007B3A66">
              <w:rPr>
                <w:rFonts w:ascii="Calibri" w:hAnsi="Calibri" w:cs="Calibri"/>
                <w:sz w:val="16"/>
                <w:szCs w:val="16"/>
              </w:rPr>
              <w:t>x</w:t>
            </w:r>
            <w:proofErr w:type="gramEnd"/>
            <w:r w:rsidRPr="007B3A66">
              <w:rPr>
                <w:rFonts w:ascii="Calibri" w:hAnsi="Calibri" w:cs="Calibri"/>
                <w:sz w:val="16"/>
                <w:szCs w:val="16"/>
              </w:rPr>
              <w:t xml:space="preserve"> : 20 jours = 1 mois, 1 mois et 2 semaines = 2 mois)</w:t>
            </w:r>
          </w:p>
        </w:tc>
        <w:tc>
          <w:tcPr>
            <w:tcW w:w="3462" w:type="pct"/>
            <w:tcBorders>
              <w:left w:val="single" w:sz="4" w:space="0" w:color="FFFFFF" w:themeColor="background1"/>
            </w:tcBorders>
          </w:tcPr>
          <w:p w14:paraId="568485F5" w14:textId="77777777" w:rsidR="00C60825" w:rsidRPr="002D2E2D" w:rsidRDefault="00C60825" w:rsidP="00E445D7">
            <w:pPr>
              <w:snapToGrid w:val="0"/>
              <w:rPr>
                <w:rFonts w:ascii="Calibri" w:hAnsi="Calibri" w:cs="Calibri"/>
                <w:b/>
                <w:bCs/>
                <w:color w:val="003F7A"/>
                <w:sz w:val="22"/>
                <w:szCs w:val="22"/>
              </w:rPr>
            </w:pPr>
          </w:p>
        </w:tc>
      </w:tr>
    </w:tbl>
    <w:p w14:paraId="55843BE2" w14:textId="77777777" w:rsidR="0096179A" w:rsidRDefault="0096179A">
      <w:pPr>
        <w:rPr>
          <w:b/>
          <w:bCs/>
          <w:color w:val="FFFFFF" w:themeColor="background1"/>
          <w:sz w:val="22"/>
          <w:szCs w:val="22"/>
          <w:shd w:val="clear" w:color="auto" w:fill="003F7A"/>
        </w:rPr>
      </w:pPr>
    </w:p>
    <w:p w14:paraId="4CFA2FEE" w14:textId="77777777" w:rsidR="005A5D65" w:rsidRPr="00921B76" w:rsidRDefault="00F80F99" w:rsidP="00266A74">
      <w:pPr>
        <w:snapToGrid w:val="0"/>
        <w:rPr>
          <w:rFonts w:cstheme="minorHAns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Le contrat de sous-traitance </w:t>
      </w:r>
      <w:r w:rsidR="00776C6A">
        <w:rPr>
          <w:rFonts w:ascii="Calibri" w:hAnsi="Calibri" w:cs="Calibri"/>
          <w:b/>
          <w:bCs/>
          <w:sz w:val="22"/>
          <w:szCs w:val="22"/>
        </w:rPr>
        <w:t>liant le soumissionnaire/</w:t>
      </w:r>
      <w:r w:rsidR="00C223B5">
        <w:rPr>
          <w:rFonts w:ascii="Calibri" w:hAnsi="Calibri" w:cs="Calibri"/>
          <w:b/>
          <w:bCs/>
          <w:sz w:val="22"/>
          <w:szCs w:val="22"/>
        </w:rPr>
        <w:t>T</w:t>
      </w:r>
      <w:r w:rsidR="00776C6A">
        <w:rPr>
          <w:rFonts w:ascii="Calibri" w:hAnsi="Calibri" w:cs="Calibri"/>
          <w:b/>
          <w:bCs/>
          <w:sz w:val="22"/>
          <w:szCs w:val="22"/>
        </w:rPr>
        <w:t xml:space="preserve">itulaire et le sous-traitant </w:t>
      </w:r>
      <w:r>
        <w:rPr>
          <w:rFonts w:ascii="Calibri" w:hAnsi="Calibri" w:cs="Calibri"/>
          <w:b/>
          <w:bCs/>
          <w:sz w:val="22"/>
          <w:szCs w:val="22"/>
        </w:rPr>
        <w:t xml:space="preserve">comprend-t-il une clause de </w:t>
      </w:r>
      <w:r w:rsidRPr="000600A8">
        <w:rPr>
          <w:rFonts w:ascii="Calibri" w:hAnsi="Calibri" w:cs="Calibri"/>
          <w:b/>
          <w:bCs/>
          <w:sz w:val="22"/>
          <w:szCs w:val="22"/>
        </w:rPr>
        <w:t>variation des prix</w:t>
      </w:r>
      <w:r w:rsidR="005A5D65">
        <w:rPr>
          <w:rFonts w:ascii="Calibri" w:hAnsi="Calibri" w:cs="Calibri"/>
          <w:b/>
          <w:bCs/>
          <w:sz w:val="22"/>
          <w:szCs w:val="22"/>
        </w:rPr>
        <w:t> ?</w:t>
      </w:r>
      <w:r w:rsidR="00266A74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5A5D65" w:rsidRPr="00921B76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A5D65" w:rsidRPr="00921B76">
        <w:rPr>
          <w:rFonts w:cstheme="minorHAnsi"/>
          <w:sz w:val="22"/>
          <w:szCs w:val="22"/>
        </w:rPr>
        <w:instrText xml:space="preserve"> FORMCHECKBOX </w:instrText>
      </w:r>
      <w:r w:rsidR="005A5D65" w:rsidRPr="00921B76">
        <w:rPr>
          <w:rFonts w:cstheme="minorHAnsi"/>
          <w:sz w:val="22"/>
          <w:szCs w:val="22"/>
        </w:rPr>
      </w:r>
      <w:r w:rsidR="005A5D65" w:rsidRPr="00921B76">
        <w:rPr>
          <w:rFonts w:cstheme="minorHAnsi"/>
          <w:sz w:val="22"/>
          <w:szCs w:val="22"/>
        </w:rPr>
        <w:fldChar w:fldCharType="separate"/>
      </w:r>
      <w:r w:rsidR="005A5D65" w:rsidRPr="00921B76">
        <w:rPr>
          <w:rFonts w:cstheme="minorHAnsi"/>
          <w:sz w:val="22"/>
          <w:szCs w:val="22"/>
        </w:rPr>
        <w:fldChar w:fldCharType="end"/>
      </w:r>
      <w:r w:rsidR="005A5D65" w:rsidRPr="00921B76">
        <w:rPr>
          <w:rFonts w:cstheme="minorHAnsi"/>
          <w:bCs/>
          <w:sz w:val="22"/>
          <w:szCs w:val="22"/>
        </w:rPr>
        <w:t> </w:t>
      </w:r>
      <w:r w:rsidR="005A5D65" w:rsidRPr="00921B76">
        <w:rPr>
          <w:rFonts w:cstheme="minorHAnsi"/>
          <w:sz w:val="22"/>
          <w:szCs w:val="22"/>
        </w:rPr>
        <w:t xml:space="preserve">Oui      </w:t>
      </w:r>
      <w:r w:rsidR="005A5D65" w:rsidRPr="00921B76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A5D65" w:rsidRPr="00921B76">
        <w:rPr>
          <w:rFonts w:cstheme="minorHAnsi"/>
          <w:sz w:val="22"/>
          <w:szCs w:val="22"/>
        </w:rPr>
        <w:instrText xml:space="preserve"> FORMCHECKBOX </w:instrText>
      </w:r>
      <w:r w:rsidR="005A5D65" w:rsidRPr="00921B76">
        <w:rPr>
          <w:rFonts w:cstheme="minorHAnsi"/>
          <w:sz w:val="22"/>
          <w:szCs w:val="22"/>
        </w:rPr>
      </w:r>
      <w:r w:rsidR="005A5D65" w:rsidRPr="00921B76">
        <w:rPr>
          <w:rFonts w:cstheme="minorHAnsi"/>
          <w:sz w:val="22"/>
          <w:szCs w:val="22"/>
        </w:rPr>
        <w:fldChar w:fldCharType="separate"/>
      </w:r>
      <w:r w:rsidR="005A5D65" w:rsidRPr="00921B76">
        <w:rPr>
          <w:rFonts w:cstheme="minorHAnsi"/>
          <w:sz w:val="22"/>
          <w:szCs w:val="22"/>
        </w:rPr>
        <w:fldChar w:fldCharType="end"/>
      </w:r>
      <w:r w:rsidR="005A5D65" w:rsidRPr="00921B76">
        <w:rPr>
          <w:rFonts w:cstheme="minorHAnsi"/>
          <w:bCs/>
          <w:sz w:val="22"/>
          <w:szCs w:val="22"/>
        </w:rPr>
        <w:t> </w:t>
      </w:r>
      <w:r w:rsidR="005A5D65" w:rsidRPr="00921B76">
        <w:rPr>
          <w:rFonts w:cstheme="minorHAnsi"/>
          <w:sz w:val="22"/>
          <w:szCs w:val="22"/>
        </w:rPr>
        <w:t>Non</w:t>
      </w:r>
    </w:p>
    <w:p w14:paraId="350DADB4" w14:textId="77777777" w:rsidR="005A5D65" w:rsidRDefault="005A5D65" w:rsidP="00F80F99">
      <w:pPr>
        <w:snapToGrid w:val="0"/>
        <w:rPr>
          <w:rFonts w:ascii="Calibri" w:hAnsi="Calibri" w:cs="Calibri"/>
          <w:sz w:val="22"/>
          <w:szCs w:val="22"/>
        </w:rPr>
      </w:pPr>
    </w:p>
    <w:p w14:paraId="68CDAFF9" w14:textId="77777777" w:rsidR="00776C6A" w:rsidRDefault="00776C6A" w:rsidP="00F80F99">
      <w:pPr>
        <w:snapToGri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 oui, veuillez </w:t>
      </w:r>
      <w:r w:rsidR="00236BA4">
        <w:rPr>
          <w:rFonts w:ascii="Calibri" w:hAnsi="Calibri" w:cs="Calibri"/>
          <w:sz w:val="22"/>
          <w:szCs w:val="22"/>
        </w:rPr>
        <w:t>compléter le tableau ci-dessous</w:t>
      </w:r>
      <w:r w:rsidR="004F1FE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: </w:t>
      </w:r>
    </w:p>
    <w:p w14:paraId="35E4DEA4" w14:textId="77777777" w:rsidR="000C131E" w:rsidRDefault="000C131E" w:rsidP="00F80F99">
      <w:pPr>
        <w:snapToGrid w:val="0"/>
        <w:rPr>
          <w:rFonts w:ascii="Calibri" w:hAnsi="Calibri" w:cs="Calibri"/>
          <w:sz w:val="22"/>
          <w:szCs w:val="22"/>
        </w:rPr>
      </w:pPr>
    </w:p>
    <w:tbl>
      <w:tblPr>
        <w:tblW w:w="5059" w:type="pct"/>
        <w:tblBorders>
          <w:top w:val="single" w:sz="4" w:space="0" w:color="003F7A"/>
          <w:left w:val="single" w:sz="4" w:space="0" w:color="003F7A"/>
          <w:bottom w:val="single" w:sz="4" w:space="0" w:color="003F7A"/>
          <w:right w:val="single" w:sz="4" w:space="0" w:color="003F7A"/>
          <w:insideH w:val="single" w:sz="4" w:space="0" w:color="003F7A"/>
          <w:insideV w:val="single" w:sz="4" w:space="0" w:color="003F7A"/>
        </w:tblBorders>
        <w:tblLook w:val="0000" w:firstRow="0" w:lastRow="0" w:firstColumn="0" w:lastColumn="0" w:noHBand="0" w:noVBand="0"/>
      </w:tblPr>
      <w:tblGrid>
        <w:gridCol w:w="3294"/>
        <w:gridCol w:w="7285"/>
      </w:tblGrid>
      <w:tr w:rsidR="000C131E" w:rsidRPr="0058099B" w14:paraId="68D3B850" w14:textId="77777777" w:rsidTr="00266A74">
        <w:trPr>
          <w:trHeight w:val="708"/>
        </w:trPr>
        <w:tc>
          <w:tcPr>
            <w:tcW w:w="1557" w:type="pct"/>
            <w:tcBorders>
              <w:bottom w:val="single" w:sz="4" w:space="0" w:color="FFFFFF" w:themeColor="background1"/>
            </w:tcBorders>
            <w:shd w:val="clear" w:color="auto" w:fill="003F7A"/>
            <w:vAlign w:val="center"/>
          </w:tcPr>
          <w:p w14:paraId="283E04BC" w14:textId="77777777" w:rsidR="000C131E" w:rsidRPr="003306A5" w:rsidRDefault="00876C93" w:rsidP="000D7F8F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Eléments relatifs à la variation des prix, figurant dans le contrat de sous-traitance</w:t>
            </w:r>
          </w:p>
        </w:tc>
        <w:tc>
          <w:tcPr>
            <w:tcW w:w="3443" w:type="pct"/>
          </w:tcPr>
          <w:p w14:paraId="6E485AE3" w14:textId="77777777" w:rsidR="000C131E" w:rsidRPr="0058099B" w:rsidRDefault="000C131E" w:rsidP="000D7F8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131E" w:rsidRPr="000F3526" w14:paraId="12CBB34B" w14:textId="77777777" w:rsidTr="00266A74">
        <w:trPr>
          <w:trHeight w:val="708"/>
        </w:trPr>
        <w:tc>
          <w:tcPr>
            <w:tcW w:w="1557" w:type="pct"/>
            <w:tcBorders>
              <w:top w:val="single" w:sz="4" w:space="0" w:color="FFFFFF" w:themeColor="background1"/>
            </w:tcBorders>
            <w:shd w:val="clear" w:color="auto" w:fill="003F7A"/>
            <w:vAlign w:val="center"/>
          </w:tcPr>
          <w:p w14:paraId="1D52CD06" w14:textId="77777777" w:rsidR="000C131E" w:rsidRPr="003306A5" w:rsidRDefault="00876C93" w:rsidP="000D7F8F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Date </w:t>
            </w:r>
            <w:r w:rsidR="003840DA">
              <w:rPr>
                <w:rFonts w:ascii="Calibri" w:hAnsi="Calibri" w:cs="Calibri"/>
                <w:b/>
                <w:bCs/>
                <w:sz w:val="22"/>
                <w:szCs w:val="22"/>
              </w:rPr>
              <w:t>de référence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</w:t>
            </w:r>
            <w:r w:rsidR="003840DA">
              <w:rPr>
                <w:rFonts w:ascii="Calibri" w:hAnsi="Calibri" w:cs="Calibri"/>
                <w:b/>
                <w:bCs/>
                <w:sz w:val="22"/>
                <w:szCs w:val="22"/>
              </w:rPr>
              <w:t>es prix servant à l’établissement du montant</w:t>
            </w:r>
            <w:r w:rsidR="00236BA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figurant dans le tableau précédent</w:t>
            </w:r>
          </w:p>
        </w:tc>
        <w:tc>
          <w:tcPr>
            <w:tcW w:w="3443" w:type="pct"/>
          </w:tcPr>
          <w:p w14:paraId="0C90319B" w14:textId="77777777" w:rsidR="000C131E" w:rsidRPr="000F3526" w:rsidRDefault="000C131E" w:rsidP="000D7F8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BAA0FA0" w14:textId="77777777" w:rsidR="000C131E" w:rsidRDefault="000C131E" w:rsidP="00F80F99">
      <w:pPr>
        <w:snapToGrid w:val="0"/>
        <w:rPr>
          <w:rFonts w:ascii="Calibri" w:hAnsi="Calibri" w:cs="Calibri"/>
          <w:sz w:val="22"/>
          <w:szCs w:val="22"/>
        </w:rPr>
      </w:pPr>
    </w:p>
    <w:p w14:paraId="36263CA0" w14:textId="77777777" w:rsidR="00393902" w:rsidRDefault="002977BE">
      <w:pPr>
        <w:rPr>
          <w:rFonts w:cstheme="minorHAnsi"/>
          <w:b/>
          <w:bCs/>
          <w:sz w:val="22"/>
          <w:szCs w:val="22"/>
        </w:rPr>
      </w:pPr>
      <w:r w:rsidRPr="00393902">
        <w:rPr>
          <w:rFonts w:cstheme="minorHAnsi"/>
          <w:b/>
          <w:bCs/>
          <w:sz w:val="22"/>
          <w:szCs w:val="22"/>
        </w:rPr>
        <w:t>Le sous-traitant est autorisé à traiter les données à caractère personnel</w:t>
      </w:r>
      <w:r w:rsidR="00F20E8A" w:rsidRPr="00393902">
        <w:rPr>
          <w:rFonts w:cstheme="minorHAnsi"/>
          <w:b/>
          <w:bCs/>
          <w:sz w:val="22"/>
          <w:szCs w:val="22"/>
        </w:rPr>
        <w:t xml:space="preserve"> </w:t>
      </w:r>
      <w:r w:rsidR="005D2ED2">
        <w:rPr>
          <w:rFonts w:cstheme="minorHAnsi"/>
          <w:b/>
          <w:bCs/>
          <w:sz w:val="22"/>
          <w:szCs w:val="22"/>
        </w:rPr>
        <w:t>dans le cadre de l’exécution du marché</w:t>
      </w:r>
    </w:p>
    <w:p w14:paraId="73F0953F" w14:textId="77777777" w:rsidR="0096179A" w:rsidRPr="00393902" w:rsidRDefault="00F20E8A">
      <w:pPr>
        <w:rPr>
          <w:rFonts w:cstheme="minorHAnsi"/>
          <w:i/>
          <w:iCs/>
          <w:sz w:val="22"/>
          <w:szCs w:val="22"/>
        </w:rPr>
      </w:pPr>
      <w:r w:rsidRPr="00393902">
        <w:rPr>
          <w:rFonts w:cstheme="minorHAnsi"/>
          <w:i/>
          <w:iCs/>
          <w:sz w:val="22"/>
          <w:szCs w:val="22"/>
        </w:rPr>
        <w:t>(</w:t>
      </w:r>
      <w:proofErr w:type="gramStart"/>
      <w:r w:rsidRPr="00393902">
        <w:rPr>
          <w:rFonts w:cstheme="minorHAnsi"/>
          <w:i/>
          <w:iCs/>
          <w:sz w:val="22"/>
          <w:szCs w:val="22"/>
        </w:rPr>
        <w:t>à</w:t>
      </w:r>
      <w:proofErr w:type="gramEnd"/>
      <w:r w:rsidRPr="00393902">
        <w:rPr>
          <w:rFonts w:cstheme="minorHAnsi"/>
          <w:i/>
          <w:iCs/>
          <w:sz w:val="22"/>
          <w:szCs w:val="22"/>
        </w:rPr>
        <w:t xml:space="preserve"> compléter au plus tard lors de l’attribution du marché ou lorsque la déclaration de sous-traitance est effectuée</w:t>
      </w:r>
      <w:r w:rsidR="00393902" w:rsidRPr="00393902">
        <w:rPr>
          <w:rFonts w:cstheme="minorHAnsi"/>
          <w:i/>
          <w:iCs/>
          <w:sz w:val="22"/>
          <w:szCs w:val="22"/>
        </w:rPr>
        <w:t xml:space="preserve"> après la notification)</w:t>
      </w:r>
    </w:p>
    <w:p w14:paraId="6F9A8AE5" w14:textId="77777777" w:rsidR="002977BE" w:rsidRDefault="002977BE">
      <w:pPr>
        <w:rPr>
          <w:rFonts w:ascii="Arial" w:hAnsi="Arial" w:cs="Arial"/>
        </w:rPr>
      </w:pPr>
    </w:p>
    <w:p w14:paraId="16CF5A85" w14:textId="77777777" w:rsidR="002977BE" w:rsidRPr="00921B76" w:rsidRDefault="002977BE" w:rsidP="002977BE">
      <w:pPr>
        <w:ind w:left="567"/>
        <w:rPr>
          <w:rFonts w:cstheme="minorHAnsi"/>
          <w:sz w:val="22"/>
          <w:szCs w:val="22"/>
        </w:rPr>
      </w:pPr>
      <w:r w:rsidRPr="00921B76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1B76">
        <w:rPr>
          <w:rFonts w:cstheme="minorHAnsi"/>
          <w:sz w:val="22"/>
          <w:szCs w:val="22"/>
        </w:rPr>
        <w:instrText xml:space="preserve"> FORMCHECKBOX </w:instrText>
      </w:r>
      <w:r w:rsidRPr="00921B76">
        <w:rPr>
          <w:rFonts w:cstheme="minorHAnsi"/>
          <w:sz w:val="22"/>
          <w:szCs w:val="22"/>
        </w:rPr>
      </w:r>
      <w:r w:rsidRPr="00921B76">
        <w:rPr>
          <w:rFonts w:cstheme="minorHAnsi"/>
          <w:sz w:val="22"/>
          <w:szCs w:val="22"/>
        </w:rPr>
        <w:fldChar w:fldCharType="separate"/>
      </w:r>
      <w:r w:rsidRPr="00921B76">
        <w:rPr>
          <w:rFonts w:cstheme="minorHAnsi"/>
          <w:sz w:val="22"/>
          <w:szCs w:val="22"/>
        </w:rPr>
        <w:fldChar w:fldCharType="end"/>
      </w:r>
      <w:r w:rsidRPr="00921B76">
        <w:rPr>
          <w:rFonts w:cstheme="minorHAnsi"/>
          <w:bCs/>
          <w:sz w:val="22"/>
          <w:szCs w:val="22"/>
        </w:rPr>
        <w:t> </w:t>
      </w:r>
      <w:r w:rsidRPr="00921B76">
        <w:rPr>
          <w:rFonts w:cstheme="minorHAnsi"/>
          <w:sz w:val="22"/>
          <w:szCs w:val="22"/>
        </w:rPr>
        <w:t xml:space="preserve">Oui      </w:t>
      </w:r>
      <w:r w:rsidRPr="00921B76">
        <w:rPr>
          <w:rFonts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1B76">
        <w:rPr>
          <w:rFonts w:cstheme="minorHAnsi"/>
          <w:sz w:val="22"/>
          <w:szCs w:val="22"/>
        </w:rPr>
        <w:instrText xml:space="preserve"> FORMCHECKBOX </w:instrText>
      </w:r>
      <w:r w:rsidRPr="00921B76">
        <w:rPr>
          <w:rFonts w:cstheme="minorHAnsi"/>
          <w:sz w:val="22"/>
          <w:szCs w:val="22"/>
        </w:rPr>
      </w:r>
      <w:r w:rsidRPr="00921B76">
        <w:rPr>
          <w:rFonts w:cstheme="minorHAnsi"/>
          <w:sz w:val="22"/>
          <w:szCs w:val="22"/>
        </w:rPr>
        <w:fldChar w:fldCharType="separate"/>
      </w:r>
      <w:r w:rsidRPr="00921B76">
        <w:rPr>
          <w:rFonts w:cstheme="minorHAnsi"/>
          <w:sz w:val="22"/>
          <w:szCs w:val="22"/>
        </w:rPr>
        <w:fldChar w:fldCharType="end"/>
      </w:r>
      <w:r w:rsidRPr="00921B76">
        <w:rPr>
          <w:rFonts w:cstheme="minorHAnsi"/>
          <w:bCs/>
          <w:sz w:val="22"/>
          <w:szCs w:val="22"/>
        </w:rPr>
        <w:t> </w:t>
      </w:r>
      <w:r w:rsidRPr="00921B76">
        <w:rPr>
          <w:rFonts w:cstheme="minorHAnsi"/>
          <w:sz w:val="22"/>
          <w:szCs w:val="22"/>
        </w:rPr>
        <w:t>Non</w:t>
      </w:r>
    </w:p>
    <w:p w14:paraId="2BD06660" w14:textId="77777777" w:rsidR="002977BE" w:rsidRDefault="002977BE" w:rsidP="002977BE">
      <w:pPr>
        <w:rPr>
          <w:rFonts w:cstheme="minorHAnsi"/>
        </w:rPr>
      </w:pPr>
    </w:p>
    <w:p w14:paraId="74F44458" w14:textId="77777777" w:rsidR="002977BE" w:rsidRPr="002977BE" w:rsidRDefault="002977BE" w:rsidP="002977BE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Si oui</w:t>
      </w:r>
      <w:r w:rsidR="00921B76">
        <w:rPr>
          <w:rFonts w:cstheme="minorHAnsi"/>
          <w:sz w:val="22"/>
          <w:szCs w:val="22"/>
        </w:rPr>
        <w:t>, le soumissionnaire/</w:t>
      </w:r>
      <w:r w:rsidR="00C223B5">
        <w:rPr>
          <w:rFonts w:cstheme="minorHAnsi"/>
          <w:sz w:val="22"/>
          <w:szCs w:val="22"/>
        </w:rPr>
        <w:t>T</w:t>
      </w:r>
      <w:r w:rsidR="00921B76">
        <w:rPr>
          <w:rFonts w:cstheme="minorHAnsi"/>
          <w:sz w:val="22"/>
          <w:szCs w:val="22"/>
        </w:rPr>
        <w:t xml:space="preserve">itulaire transmet </w:t>
      </w:r>
      <w:r w:rsidR="00321C72" w:rsidRPr="00321C72">
        <w:rPr>
          <w:rFonts w:cstheme="minorHAnsi"/>
          <w:b/>
          <w:bCs/>
          <w:sz w:val="22"/>
          <w:szCs w:val="22"/>
        </w:rPr>
        <w:t>toutes</w:t>
      </w:r>
      <w:r w:rsidR="00321C72">
        <w:rPr>
          <w:rFonts w:cstheme="minorHAnsi"/>
          <w:sz w:val="22"/>
          <w:szCs w:val="22"/>
        </w:rPr>
        <w:t xml:space="preserve"> </w:t>
      </w:r>
      <w:r w:rsidR="00921B76">
        <w:rPr>
          <w:rFonts w:cstheme="minorHAnsi"/>
          <w:sz w:val="22"/>
          <w:szCs w:val="22"/>
        </w:rPr>
        <w:t>les informations suivantes</w:t>
      </w:r>
      <w:r w:rsidR="007B64C4">
        <w:rPr>
          <w:rFonts w:cstheme="minorHAnsi"/>
          <w:sz w:val="22"/>
          <w:szCs w:val="22"/>
        </w:rPr>
        <w:t xml:space="preserve"> : </w:t>
      </w:r>
    </w:p>
    <w:p w14:paraId="59EECB25" w14:textId="77777777" w:rsidR="002977BE" w:rsidRDefault="002977BE">
      <w:pPr>
        <w:rPr>
          <w:b/>
          <w:bCs/>
          <w:color w:val="FFFFFF" w:themeColor="background1"/>
          <w:sz w:val="22"/>
          <w:szCs w:val="22"/>
          <w:shd w:val="clear" w:color="auto" w:fill="003F7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96"/>
        <w:gridCol w:w="7760"/>
      </w:tblGrid>
      <w:tr w:rsidR="0096179A" w:rsidRPr="0058099B" w14:paraId="7B13D69F" w14:textId="77777777" w:rsidTr="001A111F">
        <w:trPr>
          <w:trHeight w:val="673"/>
        </w:trPr>
        <w:tc>
          <w:tcPr>
            <w:tcW w:w="1289" w:type="pct"/>
            <w:shd w:val="clear" w:color="auto" w:fill="003F7A"/>
            <w:vAlign w:val="center"/>
          </w:tcPr>
          <w:p w14:paraId="38F428ED" w14:textId="77777777" w:rsidR="0096179A" w:rsidRPr="003306A5" w:rsidRDefault="0096179A" w:rsidP="003306A5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06A5">
              <w:rPr>
                <w:rFonts w:ascii="Calibri" w:hAnsi="Calibri" w:cs="Calibri"/>
                <w:b/>
                <w:bCs/>
                <w:sz w:val="22"/>
                <w:szCs w:val="22"/>
              </w:rPr>
              <w:t>Services impliquant le traitement de données personnelles</w:t>
            </w:r>
          </w:p>
        </w:tc>
        <w:tc>
          <w:tcPr>
            <w:tcW w:w="3711" w:type="pct"/>
          </w:tcPr>
          <w:p w14:paraId="09D2E7D0" w14:textId="77777777" w:rsidR="0096179A" w:rsidRPr="0058099B" w:rsidRDefault="0096179A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179A" w:rsidRPr="000F3526" w14:paraId="5BC05F9A" w14:textId="77777777" w:rsidTr="001A111F">
        <w:trPr>
          <w:trHeight w:val="673"/>
        </w:trPr>
        <w:tc>
          <w:tcPr>
            <w:tcW w:w="1289" w:type="pct"/>
            <w:shd w:val="clear" w:color="auto" w:fill="003F7A"/>
            <w:vAlign w:val="center"/>
          </w:tcPr>
          <w:p w14:paraId="431D9D94" w14:textId="77777777" w:rsidR="0096179A" w:rsidRPr="003306A5" w:rsidRDefault="0096179A" w:rsidP="003306A5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06A5">
              <w:rPr>
                <w:rFonts w:ascii="Calibri" w:hAnsi="Calibri" w:cs="Calibri"/>
                <w:b/>
                <w:bCs/>
                <w:sz w:val="22"/>
                <w:szCs w:val="22"/>
              </w:rPr>
              <w:t>Durée de traitement</w:t>
            </w:r>
          </w:p>
        </w:tc>
        <w:tc>
          <w:tcPr>
            <w:tcW w:w="3711" w:type="pct"/>
          </w:tcPr>
          <w:p w14:paraId="62330E81" w14:textId="77777777" w:rsidR="0096179A" w:rsidRPr="000F3526" w:rsidRDefault="0096179A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2F26" w:rsidRPr="000F3526" w14:paraId="06FBABEA" w14:textId="77777777" w:rsidTr="001A111F">
        <w:trPr>
          <w:trHeight w:val="673"/>
        </w:trPr>
        <w:tc>
          <w:tcPr>
            <w:tcW w:w="1289" w:type="pct"/>
            <w:shd w:val="clear" w:color="auto" w:fill="003F7A"/>
            <w:vAlign w:val="center"/>
          </w:tcPr>
          <w:p w14:paraId="7E2070A2" w14:textId="77777777" w:rsidR="005C2F26" w:rsidRPr="003306A5" w:rsidRDefault="005C2F26" w:rsidP="003306A5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06A5">
              <w:rPr>
                <w:rFonts w:ascii="Calibri" w:hAnsi="Calibri" w:cs="Calibri"/>
                <w:b/>
                <w:bCs/>
                <w:sz w:val="22"/>
                <w:szCs w:val="22"/>
              </w:rPr>
              <w:t>Données à caractère personnel traitées</w:t>
            </w:r>
          </w:p>
        </w:tc>
        <w:tc>
          <w:tcPr>
            <w:tcW w:w="3711" w:type="pct"/>
          </w:tcPr>
          <w:p w14:paraId="3D8DE0F3" w14:textId="77777777" w:rsidR="005C2F26" w:rsidRPr="000F3526" w:rsidRDefault="005C2F26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50E5" w:rsidRPr="000F3526" w14:paraId="1509755A" w14:textId="77777777" w:rsidTr="001A111F">
        <w:trPr>
          <w:trHeight w:val="673"/>
        </w:trPr>
        <w:tc>
          <w:tcPr>
            <w:tcW w:w="1289" w:type="pct"/>
            <w:shd w:val="clear" w:color="auto" w:fill="003F7A"/>
            <w:vAlign w:val="center"/>
          </w:tcPr>
          <w:p w14:paraId="7FFED71E" w14:textId="77777777" w:rsidR="003950E5" w:rsidRPr="003306A5" w:rsidRDefault="003950E5" w:rsidP="003306A5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Nature des opérations réalisées sur les données</w:t>
            </w:r>
          </w:p>
        </w:tc>
        <w:tc>
          <w:tcPr>
            <w:tcW w:w="3711" w:type="pct"/>
          </w:tcPr>
          <w:p w14:paraId="6E8F930E" w14:textId="77777777" w:rsidR="003950E5" w:rsidRPr="000F3526" w:rsidRDefault="003950E5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179A" w:rsidRPr="000F3526" w14:paraId="6D553954" w14:textId="77777777" w:rsidTr="001A111F">
        <w:trPr>
          <w:trHeight w:val="673"/>
        </w:trPr>
        <w:tc>
          <w:tcPr>
            <w:tcW w:w="1289" w:type="pct"/>
            <w:shd w:val="clear" w:color="auto" w:fill="003F7A"/>
            <w:vAlign w:val="center"/>
          </w:tcPr>
          <w:p w14:paraId="26E7BB83" w14:textId="77777777" w:rsidR="0096179A" w:rsidRPr="003306A5" w:rsidRDefault="005C2F26" w:rsidP="003306A5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06A5">
              <w:rPr>
                <w:rFonts w:ascii="Calibri" w:hAnsi="Calibri" w:cs="Calibri"/>
                <w:b/>
                <w:bCs/>
                <w:sz w:val="22"/>
                <w:szCs w:val="22"/>
              </w:rPr>
              <w:t>Catégorie</w:t>
            </w:r>
            <w:r w:rsidR="00885BE7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Pr="003306A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des personnes </w:t>
            </w:r>
            <w:r w:rsidR="007A6CEF">
              <w:rPr>
                <w:rFonts w:ascii="Calibri" w:hAnsi="Calibri" w:cs="Calibri"/>
                <w:b/>
                <w:bCs/>
                <w:sz w:val="22"/>
                <w:szCs w:val="22"/>
              </w:rPr>
              <w:t>pouvant accéder aux données personnelles</w:t>
            </w:r>
          </w:p>
        </w:tc>
        <w:tc>
          <w:tcPr>
            <w:tcW w:w="3711" w:type="pct"/>
          </w:tcPr>
          <w:p w14:paraId="231164D0" w14:textId="77777777" w:rsidR="0096179A" w:rsidRPr="000F3526" w:rsidRDefault="0096179A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8099B" w:rsidRPr="000F3526" w14:paraId="27051BA5" w14:textId="77777777" w:rsidTr="001A111F">
        <w:trPr>
          <w:trHeight w:val="673"/>
        </w:trPr>
        <w:tc>
          <w:tcPr>
            <w:tcW w:w="1289" w:type="pct"/>
            <w:shd w:val="clear" w:color="auto" w:fill="003F7A"/>
            <w:vAlign w:val="center"/>
          </w:tcPr>
          <w:p w14:paraId="79854D70" w14:textId="77777777" w:rsidR="0058099B" w:rsidRPr="003306A5" w:rsidRDefault="005C2F26" w:rsidP="003306A5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06A5">
              <w:rPr>
                <w:rFonts w:ascii="Calibri" w:hAnsi="Calibri" w:cs="Calibri"/>
                <w:b/>
                <w:bCs/>
                <w:sz w:val="22"/>
                <w:szCs w:val="22"/>
              </w:rPr>
              <w:t>Finalité du traitement</w:t>
            </w:r>
          </w:p>
        </w:tc>
        <w:tc>
          <w:tcPr>
            <w:tcW w:w="3711" w:type="pct"/>
          </w:tcPr>
          <w:p w14:paraId="09F8C0B2" w14:textId="77777777" w:rsidR="0058099B" w:rsidRPr="000F3526" w:rsidRDefault="0058099B" w:rsidP="00E445D7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A025E83" w14:textId="77777777" w:rsidR="00450027" w:rsidRDefault="0096179A">
      <w:pPr>
        <w:rPr>
          <w:b/>
          <w:bCs/>
          <w:color w:val="FFFFFF" w:themeColor="background1"/>
          <w:sz w:val="22"/>
          <w:szCs w:val="22"/>
          <w:shd w:val="clear" w:color="auto" w:fill="003F7A"/>
        </w:rPr>
      </w:pPr>
      <w:r>
        <w:rPr>
          <w:b/>
          <w:bCs/>
          <w:color w:val="FFFFFF" w:themeColor="background1"/>
          <w:sz w:val="22"/>
          <w:szCs w:val="22"/>
          <w:shd w:val="clear" w:color="auto" w:fill="003F7A"/>
        </w:rPr>
        <w:t xml:space="preserve"> </w:t>
      </w:r>
    </w:p>
    <w:p w14:paraId="17F08BB4" w14:textId="77777777" w:rsidR="008B5659" w:rsidRPr="006A7AAA" w:rsidRDefault="008B5659" w:rsidP="008B5659">
      <w:pPr>
        <w:rPr>
          <w:rFonts w:cstheme="minorHAnsi"/>
          <w:b/>
          <w:bCs/>
          <w:sz w:val="22"/>
          <w:szCs w:val="22"/>
        </w:rPr>
      </w:pPr>
      <w:r w:rsidRPr="006A7AAA">
        <w:rPr>
          <w:rFonts w:cstheme="minorHAnsi"/>
          <w:b/>
          <w:bCs/>
          <w:sz w:val="22"/>
          <w:szCs w:val="22"/>
        </w:rPr>
        <w:t xml:space="preserve">Le </w:t>
      </w:r>
      <w:r w:rsidR="009E0347" w:rsidRPr="006A7AAA">
        <w:rPr>
          <w:rFonts w:cstheme="minorHAnsi"/>
          <w:b/>
          <w:bCs/>
          <w:sz w:val="22"/>
          <w:szCs w:val="22"/>
        </w:rPr>
        <w:t>soumissionnaire/</w:t>
      </w:r>
      <w:r w:rsidR="00C223B5">
        <w:rPr>
          <w:rFonts w:cstheme="minorHAnsi"/>
          <w:b/>
          <w:bCs/>
          <w:sz w:val="22"/>
          <w:szCs w:val="22"/>
        </w:rPr>
        <w:t>T</w:t>
      </w:r>
      <w:r w:rsidR="009E0347" w:rsidRPr="006A7AAA">
        <w:rPr>
          <w:rFonts w:cstheme="minorHAnsi"/>
          <w:b/>
          <w:bCs/>
          <w:sz w:val="22"/>
          <w:szCs w:val="22"/>
        </w:rPr>
        <w:t xml:space="preserve">itulaire </w:t>
      </w:r>
      <w:r w:rsidRPr="006A7AAA">
        <w:rPr>
          <w:rFonts w:cstheme="minorHAnsi"/>
          <w:b/>
          <w:bCs/>
          <w:sz w:val="22"/>
          <w:szCs w:val="22"/>
        </w:rPr>
        <w:t xml:space="preserve">est autorisé à traiter pour le compte </w:t>
      </w:r>
      <w:r w:rsidR="009E0347" w:rsidRPr="006A7AAA">
        <w:rPr>
          <w:rFonts w:cstheme="minorHAnsi"/>
          <w:b/>
          <w:bCs/>
          <w:sz w:val="22"/>
          <w:szCs w:val="22"/>
        </w:rPr>
        <w:t>de l’Acheteur</w:t>
      </w:r>
      <w:r w:rsidRPr="006A7AAA">
        <w:rPr>
          <w:rFonts w:cstheme="minorHAnsi"/>
          <w:b/>
          <w:bCs/>
          <w:sz w:val="22"/>
          <w:szCs w:val="22"/>
        </w:rPr>
        <w:t>, les données à caractère personnel susmentionnés pour fournir le/les</w:t>
      </w:r>
      <w:r w:rsidR="009E0347" w:rsidRPr="006A7AAA">
        <w:rPr>
          <w:rFonts w:cstheme="minorHAnsi"/>
          <w:b/>
          <w:bCs/>
          <w:sz w:val="22"/>
          <w:szCs w:val="22"/>
        </w:rPr>
        <w:t xml:space="preserve"> service(s) susmentionné(s).</w:t>
      </w:r>
    </w:p>
    <w:p w14:paraId="022C3024" w14:textId="77777777" w:rsidR="008B5659" w:rsidRPr="006A7AAA" w:rsidRDefault="008B5659" w:rsidP="008B5659">
      <w:pPr>
        <w:rPr>
          <w:rFonts w:cstheme="minorHAnsi"/>
          <w:b/>
          <w:bCs/>
          <w:sz w:val="22"/>
          <w:szCs w:val="22"/>
        </w:rPr>
      </w:pPr>
    </w:p>
    <w:p w14:paraId="743F8DF2" w14:textId="77777777" w:rsidR="00450027" w:rsidRPr="006A7AAA" w:rsidRDefault="008566F7" w:rsidP="008B5659">
      <w:pPr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lastRenderedPageBreak/>
        <w:t>En autorisant le sous-traitant</w:t>
      </w:r>
      <w:r w:rsidR="006A7AAA">
        <w:rPr>
          <w:rFonts w:cstheme="minorHAnsi"/>
          <w:b/>
          <w:bCs/>
          <w:sz w:val="22"/>
          <w:szCs w:val="22"/>
        </w:rPr>
        <w:t xml:space="preserve"> </w:t>
      </w:r>
      <w:r w:rsidRPr="00393902">
        <w:rPr>
          <w:rFonts w:cstheme="minorHAnsi"/>
          <w:b/>
          <w:bCs/>
          <w:sz w:val="22"/>
          <w:szCs w:val="22"/>
        </w:rPr>
        <w:t>à traiter les données à caractère personnel</w:t>
      </w:r>
      <w:r w:rsidR="00C760E0" w:rsidRPr="006A7AAA">
        <w:rPr>
          <w:rFonts w:cstheme="minorHAnsi"/>
          <w:b/>
          <w:bCs/>
          <w:sz w:val="22"/>
          <w:szCs w:val="22"/>
        </w:rPr>
        <w:t>, l</w:t>
      </w:r>
      <w:r w:rsidR="00450027" w:rsidRPr="006A7AAA">
        <w:rPr>
          <w:rFonts w:cstheme="minorHAnsi"/>
          <w:b/>
          <w:bCs/>
          <w:sz w:val="22"/>
          <w:szCs w:val="22"/>
        </w:rPr>
        <w:t>e soumissionnaire/</w:t>
      </w:r>
      <w:r w:rsidR="00C223B5">
        <w:rPr>
          <w:rFonts w:cstheme="minorHAnsi"/>
          <w:b/>
          <w:bCs/>
          <w:sz w:val="22"/>
          <w:szCs w:val="22"/>
        </w:rPr>
        <w:t>T</w:t>
      </w:r>
      <w:r w:rsidR="00450027" w:rsidRPr="006A7AAA">
        <w:rPr>
          <w:rFonts w:cstheme="minorHAnsi"/>
          <w:b/>
          <w:bCs/>
          <w:sz w:val="22"/>
          <w:szCs w:val="22"/>
        </w:rPr>
        <w:t>itulaire déclare que </w:t>
      </w:r>
      <w:r w:rsidR="00C760E0" w:rsidRPr="006A7AAA">
        <w:rPr>
          <w:rFonts w:cstheme="minorHAnsi"/>
          <w:b/>
          <w:bCs/>
          <w:sz w:val="22"/>
          <w:szCs w:val="22"/>
        </w:rPr>
        <w:t>le</w:t>
      </w:r>
      <w:r w:rsidR="00450027" w:rsidRPr="006A7AAA">
        <w:rPr>
          <w:rFonts w:cstheme="minorHAnsi"/>
          <w:b/>
          <w:bCs/>
          <w:sz w:val="22"/>
          <w:szCs w:val="22"/>
        </w:rPr>
        <w:t xml:space="preserve"> sous-traitant présente des garanties suffisantes pour la mise en œuvre de mesures techniques et organisationnelles propres à assurer la protection des données personnelles</w:t>
      </w:r>
      <w:r w:rsidR="00C760E0" w:rsidRPr="006A7AAA">
        <w:rPr>
          <w:rFonts w:cstheme="minorHAnsi"/>
          <w:b/>
          <w:bCs/>
          <w:sz w:val="22"/>
          <w:szCs w:val="22"/>
        </w:rPr>
        <w:t>.</w:t>
      </w:r>
    </w:p>
    <w:p w14:paraId="453577F3" w14:textId="77777777" w:rsidR="00450027" w:rsidRPr="006A7AAA" w:rsidRDefault="00450027" w:rsidP="00450027">
      <w:pPr>
        <w:ind w:left="567"/>
        <w:rPr>
          <w:rFonts w:cstheme="minorHAnsi"/>
          <w:b/>
          <w:bCs/>
          <w:sz w:val="22"/>
          <w:szCs w:val="22"/>
        </w:rPr>
      </w:pPr>
    </w:p>
    <w:p w14:paraId="2F477993" w14:textId="77777777" w:rsidR="00450027" w:rsidRDefault="00C760E0" w:rsidP="00C760E0">
      <w:pPr>
        <w:rPr>
          <w:rFonts w:cstheme="minorHAnsi"/>
          <w:b/>
          <w:bCs/>
          <w:sz w:val="22"/>
          <w:szCs w:val="22"/>
        </w:rPr>
      </w:pPr>
      <w:r w:rsidRPr="006A7AAA">
        <w:rPr>
          <w:rFonts w:cstheme="minorHAnsi"/>
          <w:b/>
          <w:bCs/>
          <w:sz w:val="22"/>
          <w:szCs w:val="22"/>
        </w:rPr>
        <w:t>Il déclare en outre</w:t>
      </w:r>
      <w:r w:rsidR="009E0347" w:rsidRPr="006A7AAA">
        <w:rPr>
          <w:rFonts w:cstheme="minorHAnsi"/>
          <w:b/>
          <w:bCs/>
          <w:sz w:val="22"/>
          <w:szCs w:val="22"/>
        </w:rPr>
        <w:t xml:space="preserve"> que le</w:t>
      </w:r>
      <w:r w:rsidRPr="006A7AAA">
        <w:rPr>
          <w:rFonts w:cstheme="minorHAnsi"/>
          <w:b/>
          <w:bCs/>
          <w:sz w:val="22"/>
          <w:szCs w:val="22"/>
        </w:rPr>
        <w:t xml:space="preserve"> </w:t>
      </w:r>
      <w:r w:rsidR="00450027" w:rsidRPr="006A7AAA">
        <w:rPr>
          <w:rFonts w:cstheme="minorHAnsi"/>
          <w:b/>
          <w:bCs/>
          <w:sz w:val="22"/>
          <w:szCs w:val="22"/>
        </w:rPr>
        <w:t>contrat de sous-traitance</w:t>
      </w:r>
      <w:r w:rsidR="009E0347" w:rsidRPr="006A7AAA">
        <w:rPr>
          <w:rFonts w:cstheme="minorHAnsi"/>
          <w:b/>
          <w:bCs/>
          <w:sz w:val="22"/>
          <w:szCs w:val="22"/>
        </w:rPr>
        <w:t xml:space="preserve"> le liant au sous-traitant</w:t>
      </w:r>
      <w:r w:rsidR="00450027" w:rsidRPr="006A7AAA">
        <w:rPr>
          <w:rFonts w:cstheme="minorHAnsi"/>
          <w:b/>
          <w:bCs/>
          <w:sz w:val="22"/>
          <w:szCs w:val="22"/>
        </w:rPr>
        <w:t xml:space="preserve"> intègre les clauses obligatoires prévues par l’</w:t>
      </w:r>
      <w:hyperlink r:id="rId18" w:anchor="Article28" w:history="1">
        <w:r w:rsidR="00450027" w:rsidRPr="006A7AAA">
          <w:rPr>
            <w:rStyle w:val="Lienhypertexte"/>
            <w:rFonts w:cstheme="minorHAnsi"/>
            <w:b/>
            <w:bCs/>
            <w:sz w:val="22"/>
            <w:szCs w:val="22"/>
          </w:rPr>
          <w:t>article 28 du règlement (UE) 2016/679 du Parlement européen et du Conseil du 27 avril 2016</w:t>
        </w:r>
      </w:hyperlink>
      <w:r w:rsidR="00450027" w:rsidRPr="006A7AAA">
        <w:rPr>
          <w:rFonts w:cstheme="minorHAnsi"/>
          <w:b/>
          <w:bCs/>
          <w:sz w:val="22"/>
          <w:szCs w:val="22"/>
        </w:rPr>
        <w:t xml:space="preserve"> relatif à la protection des personnes physiques à l’égard du traitement des données à caractère personnel et à la libre circulation de ces données et abrogeant la directive 95/46/CE (RGPD).</w:t>
      </w:r>
    </w:p>
    <w:p w14:paraId="640FBD23" w14:textId="77777777" w:rsidR="00321C72" w:rsidRPr="006A7AAA" w:rsidRDefault="00321C72" w:rsidP="00C760E0">
      <w:pPr>
        <w:rPr>
          <w:rFonts w:cstheme="minorHAnsi"/>
          <w:b/>
          <w:bCs/>
          <w:sz w:val="22"/>
          <w:szCs w:val="22"/>
        </w:rPr>
      </w:pPr>
    </w:p>
    <w:p w14:paraId="4AD7E585" w14:textId="77777777" w:rsidR="00F828BF" w:rsidRPr="00527D27" w:rsidRDefault="00F828BF" w:rsidP="001F5FFA">
      <w:pPr>
        <w:pStyle w:val="Titre1"/>
      </w:pPr>
      <w:r>
        <w:t>Conditions et modalités de paiement</w:t>
      </w:r>
    </w:p>
    <w:p w14:paraId="578CF82E" w14:textId="77777777" w:rsidR="003672DE" w:rsidRDefault="003672DE">
      <w:pPr>
        <w:rPr>
          <w:rFonts w:cstheme="minorHAnsi"/>
          <w:b/>
          <w:bCs/>
          <w:color w:val="FFFFFF" w:themeColor="background1"/>
          <w:sz w:val="22"/>
          <w:szCs w:val="22"/>
          <w:shd w:val="clear" w:color="auto" w:fill="003F7A"/>
        </w:rPr>
      </w:pPr>
    </w:p>
    <w:p w14:paraId="5619E6E2" w14:textId="77777777" w:rsidR="003672DE" w:rsidRPr="00527D27" w:rsidRDefault="003672DE" w:rsidP="003672DE">
      <w:pPr>
        <w:pStyle w:val="Titre2"/>
        <w:rPr>
          <w:sz w:val="22"/>
          <w:szCs w:val="22"/>
        </w:rPr>
      </w:pPr>
      <w:r>
        <w:rPr>
          <w:sz w:val="22"/>
          <w:szCs w:val="22"/>
        </w:rPr>
        <w:t>Compte à créditer</w:t>
      </w:r>
    </w:p>
    <w:p w14:paraId="3ABB54B4" w14:textId="77777777" w:rsidR="00730392" w:rsidRDefault="00730392" w:rsidP="00730392">
      <w:pPr>
        <w:rPr>
          <w:rFonts w:cs="Arial"/>
          <w:bCs/>
          <w:sz w:val="22"/>
          <w:szCs w:val="22"/>
        </w:rPr>
      </w:pPr>
    </w:p>
    <w:tbl>
      <w:tblPr>
        <w:tblStyle w:val="Grilledutableau"/>
        <w:tblW w:w="5000" w:type="pct"/>
        <w:tblBorders>
          <w:top w:val="single" w:sz="4" w:space="0" w:color="E41D4B"/>
          <w:left w:val="single" w:sz="4" w:space="0" w:color="E41D4B"/>
          <w:bottom w:val="single" w:sz="4" w:space="0" w:color="E41D4B"/>
          <w:right w:val="single" w:sz="4" w:space="0" w:color="E41D4B"/>
          <w:insideH w:val="single" w:sz="4" w:space="0" w:color="E41D4B"/>
          <w:insideV w:val="single" w:sz="4" w:space="0" w:color="E41D4B"/>
        </w:tblBorders>
        <w:tblLook w:val="04A0" w:firstRow="1" w:lastRow="0" w:firstColumn="1" w:lastColumn="0" w:noHBand="0" w:noVBand="1"/>
      </w:tblPr>
      <w:tblGrid>
        <w:gridCol w:w="2689"/>
        <w:gridCol w:w="7767"/>
      </w:tblGrid>
      <w:tr w:rsidR="003672DE" w:rsidRPr="00527D27" w14:paraId="45D69941" w14:textId="77777777" w:rsidTr="007900F2">
        <w:trPr>
          <w:trHeight w:val="454"/>
        </w:trPr>
        <w:tc>
          <w:tcPr>
            <w:tcW w:w="1286" w:type="pct"/>
            <w:tcBorders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3FAD46BF" w14:textId="77777777" w:rsidR="003672DE" w:rsidRPr="00527D27" w:rsidRDefault="003672DE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Etablissement bancaire</w:t>
            </w:r>
          </w:p>
        </w:tc>
        <w:tc>
          <w:tcPr>
            <w:tcW w:w="3714" w:type="pct"/>
            <w:vAlign w:val="center"/>
          </w:tcPr>
          <w:p w14:paraId="757FE08E" w14:textId="77777777" w:rsidR="003672DE" w:rsidRPr="00527D27" w:rsidRDefault="003672DE" w:rsidP="00E445D7">
            <w:pPr>
              <w:jc w:val="left"/>
              <w:rPr>
                <w:sz w:val="22"/>
                <w:szCs w:val="22"/>
              </w:rPr>
            </w:pPr>
            <w:r w:rsidRPr="00527D27">
              <w:rPr>
                <w:sz w:val="22"/>
                <w:szCs w:val="22"/>
              </w:rPr>
              <w:fldChar w:fldCharType="begin">
                <w:ffData>
                  <w:name w:val="Texte56"/>
                  <w:enabled/>
                  <w:calcOnExit w:val="0"/>
                  <w:textInput/>
                </w:ffData>
              </w:fldChar>
            </w:r>
            <w:r w:rsidRPr="00527D27">
              <w:rPr>
                <w:sz w:val="22"/>
                <w:szCs w:val="22"/>
              </w:rPr>
              <w:instrText xml:space="preserve"> FORMTEXT </w:instrText>
            </w:r>
            <w:r w:rsidRPr="00527D27">
              <w:rPr>
                <w:sz w:val="22"/>
                <w:szCs w:val="22"/>
              </w:rPr>
            </w:r>
            <w:r w:rsidRPr="00527D27">
              <w:rPr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sz w:val="22"/>
                <w:szCs w:val="22"/>
              </w:rPr>
              <w:fldChar w:fldCharType="end"/>
            </w:r>
          </w:p>
        </w:tc>
      </w:tr>
      <w:tr w:rsidR="003672DE" w:rsidRPr="00527D27" w14:paraId="1863F51A" w14:textId="77777777" w:rsidTr="007900F2">
        <w:trPr>
          <w:trHeight w:val="454"/>
        </w:trPr>
        <w:tc>
          <w:tcPr>
            <w:tcW w:w="12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54C21B38" w14:textId="77777777" w:rsidR="003672DE" w:rsidRPr="00527D27" w:rsidRDefault="003672DE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Adresse de l’établissement bancaire</w:t>
            </w:r>
          </w:p>
        </w:tc>
        <w:tc>
          <w:tcPr>
            <w:tcW w:w="3714" w:type="pct"/>
            <w:vAlign w:val="center"/>
          </w:tcPr>
          <w:p w14:paraId="359B0D8F" w14:textId="77777777" w:rsidR="003672DE" w:rsidRPr="00527D27" w:rsidRDefault="003672DE" w:rsidP="00E445D7">
            <w:pPr>
              <w:jc w:val="left"/>
              <w:rPr>
                <w:sz w:val="22"/>
                <w:szCs w:val="22"/>
              </w:rPr>
            </w:pPr>
            <w:r w:rsidRPr="00527D27">
              <w:rPr>
                <w:sz w:val="22"/>
                <w:szCs w:val="22"/>
              </w:rPr>
              <w:fldChar w:fldCharType="begin">
                <w:ffData>
                  <w:name w:val="Texte57"/>
                  <w:enabled/>
                  <w:calcOnExit w:val="0"/>
                  <w:textInput/>
                </w:ffData>
              </w:fldChar>
            </w:r>
            <w:r w:rsidRPr="00527D27">
              <w:rPr>
                <w:sz w:val="22"/>
                <w:szCs w:val="22"/>
              </w:rPr>
              <w:instrText xml:space="preserve"> FORMTEXT </w:instrText>
            </w:r>
            <w:r w:rsidRPr="00527D27">
              <w:rPr>
                <w:sz w:val="22"/>
                <w:szCs w:val="22"/>
              </w:rPr>
            </w:r>
            <w:r w:rsidRPr="00527D27">
              <w:rPr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sz w:val="22"/>
                <w:szCs w:val="22"/>
              </w:rPr>
              <w:fldChar w:fldCharType="end"/>
            </w:r>
          </w:p>
        </w:tc>
      </w:tr>
      <w:tr w:rsidR="003672DE" w:rsidRPr="00527D27" w14:paraId="0CBC2FEB" w14:textId="77777777" w:rsidTr="007900F2">
        <w:trPr>
          <w:trHeight w:val="454"/>
        </w:trPr>
        <w:tc>
          <w:tcPr>
            <w:tcW w:w="12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4DBEAB3B" w14:textId="77777777" w:rsidR="003672DE" w:rsidRPr="00527D27" w:rsidRDefault="003672DE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Titulaire du compte</w:t>
            </w:r>
          </w:p>
        </w:tc>
        <w:tc>
          <w:tcPr>
            <w:tcW w:w="3714" w:type="pct"/>
            <w:vAlign w:val="center"/>
          </w:tcPr>
          <w:p w14:paraId="26BBC689" w14:textId="77777777" w:rsidR="003672DE" w:rsidRPr="00527D27" w:rsidRDefault="003672DE" w:rsidP="00E445D7">
            <w:pPr>
              <w:jc w:val="left"/>
              <w:rPr>
                <w:sz w:val="22"/>
                <w:szCs w:val="22"/>
              </w:rPr>
            </w:pPr>
            <w:r w:rsidRPr="00527D27">
              <w:rPr>
                <w:sz w:val="22"/>
                <w:szCs w:val="22"/>
              </w:rPr>
              <w:fldChar w:fldCharType="begin">
                <w:ffData>
                  <w:name w:val="Texte58"/>
                  <w:enabled/>
                  <w:calcOnExit w:val="0"/>
                  <w:textInput/>
                </w:ffData>
              </w:fldChar>
            </w:r>
            <w:r w:rsidRPr="00527D27">
              <w:rPr>
                <w:sz w:val="22"/>
                <w:szCs w:val="22"/>
              </w:rPr>
              <w:instrText xml:space="preserve"> FORMTEXT </w:instrText>
            </w:r>
            <w:r w:rsidRPr="00527D27">
              <w:rPr>
                <w:sz w:val="22"/>
                <w:szCs w:val="22"/>
              </w:rPr>
            </w:r>
            <w:r w:rsidRPr="00527D27">
              <w:rPr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sz w:val="22"/>
                <w:szCs w:val="22"/>
              </w:rPr>
              <w:fldChar w:fldCharType="end"/>
            </w:r>
          </w:p>
        </w:tc>
      </w:tr>
      <w:tr w:rsidR="003672DE" w:rsidRPr="00527D27" w14:paraId="2E8823E1" w14:textId="77777777" w:rsidTr="007900F2">
        <w:trPr>
          <w:trHeight w:val="454"/>
        </w:trPr>
        <w:tc>
          <w:tcPr>
            <w:tcW w:w="12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2A86FC0D" w14:textId="77777777" w:rsidR="003672DE" w:rsidRPr="00527D27" w:rsidRDefault="003672DE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IBAN</w:t>
            </w:r>
          </w:p>
        </w:tc>
        <w:tc>
          <w:tcPr>
            <w:tcW w:w="3714" w:type="pct"/>
            <w:vAlign w:val="center"/>
          </w:tcPr>
          <w:p w14:paraId="1780429C" w14:textId="77777777" w:rsidR="003672DE" w:rsidRPr="00527D27" w:rsidRDefault="003672DE" w:rsidP="00E445D7">
            <w:pPr>
              <w:jc w:val="left"/>
              <w:rPr>
                <w:sz w:val="22"/>
                <w:szCs w:val="22"/>
              </w:rPr>
            </w:pPr>
            <w:r w:rsidRPr="00527D27">
              <w:rPr>
                <w:sz w:val="22"/>
                <w:szCs w:val="22"/>
              </w:rPr>
              <w:fldChar w:fldCharType="begin">
                <w:ffData>
                  <w:name w:val="Texte59"/>
                  <w:enabled/>
                  <w:calcOnExit w:val="0"/>
                  <w:textInput/>
                </w:ffData>
              </w:fldChar>
            </w:r>
            <w:r w:rsidRPr="00527D27">
              <w:rPr>
                <w:sz w:val="22"/>
                <w:szCs w:val="22"/>
              </w:rPr>
              <w:instrText xml:space="preserve"> FORMTEXT </w:instrText>
            </w:r>
            <w:r w:rsidRPr="00527D27">
              <w:rPr>
                <w:sz w:val="22"/>
                <w:szCs w:val="22"/>
              </w:rPr>
            </w:r>
            <w:r w:rsidRPr="00527D27">
              <w:rPr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sz w:val="22"/>
                <w:szCs w:val="22"/>
              </w:rPr>
              <w:fldChar w:fldCharType="end"/>
            </w:r>
          </w:p>
        </w:tc>
      </w:tr>
      <w:tr w:rsidR="003672DE" w:rsidRPr="00527D27" w14:paraId="37A80D25" w14:textId="77777777" w:rsidTr="007900F2">
        <w:trPr>
          <w:trHeight w:val="454"/>
        </w:trPr>
        <w:tc>
          <w:tcPr>
            <w:tcW w:w="1286" w:type="pct"/>
            <w:tcBorders>
              <w:top w:val="single" w:sz="4" w:space="0" w:color="FFFFFF" w:themeColor="background1"/>
            </w:tcBorders>
            <w:shd w:val="clear" w:color="auto" w:fill="E41D4B"/>
            <w:vAlign w:val="center"/>
          </w:tcPr>
          <w:p w14:paraId="37D533F9" w14:textId="77777777" w:rsidR="003672DE" w:rsidRPr="00527D27" w:rsidRDefault="003672DE" w:rsidP="00E445D7">
            <w:pPr>
              <w:jc w:val="left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b/>
                <w:bCs/>
                <w:color w:val="FFFFFF" w:themeColor="background1"/>
                <w:sz w:val="22"/>
                <w:szCs w:val="22"/>
              </w:rPr>
              <w:t>BIC</w:t>
            </w:r>
          </w:p>
        </w:tc>
        <w:tc>
          <w:tcPr>
            <w:tcW w:w="3714" w:type="pct"/>
            <w:vAlign w:val="center"/>
          </w:tcPr>
          <w:p w14:paraId="0937AB01" w14:textId="77777777" w:rsidR="003672DE" w:rsidRPr="00527D27" w:rsidRDefault="003672DE" w:rsidP="00E445D7">
            <w:pPr>
              <w:jc w:val="left"/>
              <w:rPr>
                <w:sz w:val="22"/>
                <w:szCs w:val="22"/>
              </w:rPr>
            </w:pPr>
            <w:r w:rsidRPr="00527D27">
              <w:rPr>
                <w:sz w:val="22"/>
                <w:szCs w:val="22"/>
              </w:rPr>
              <w:fldChar w:fldCharType="begin">
                <w:ffData>
                  <w:name w:val="Texte60"/>
                  <w:enabled/>
                  <w:calcOnExit w:val="0"/>
                  <w:textInput/>
                </w:ffData>
              </w:fldChar>
            </w:r>
            <w:r w:rsidRPr="00527D27">
              <w:rPr>
                <w:sz w:val="22"/>
                <w:szCs w:val="22"/>
              </w:rPr>
              <w:instrText xml:space="preserve"> FORMTEXT </w:instrText>
            </w:r>
            <w:r w:rsidRPr="00527D27">
              <w:rPr>
                <w:sz w:val="22"/>
                <w:szCs w:val="22"/>
              </w:rPr>
            </w:r>
            <w:r w:rsidRPr="00527D27">
              <w:rPr>
                <w:sz w:val="22"/>
                <w:szCs w:val="22"/>
              </w:rPr>
              <w:fldChar w:fldCharType="separate"/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noProof/>
                <w:sz w:val="22"/>
                <w:szCs w:val="22"/>
              </w:rPr>
              <w:t> </w:t>
            </w:r>
            <w:r w:rsidRPr="00527D27">
              <w:rPr>
                <w:sz w:val="22"/>
                <w:szCs w:val="22"/>
              </w:rPr>
              <w:fldChar w:fldCharType="end"/>
            </w:r>
          </w:p>
        </w:tc>
      </w:tr>
    </w:tbl>
    <w:p w14:paraId="450D1EBB" w14:textId="77777777" w:rsidR="00730392" w:rsidRDefault="00730392" w:rsidP="00730392">
      <w:pPr>
        <w:rPr>
          <w:rFonts w:ascii="Arial" w:hAnsi="Arial" w:cs="Arial"/>
          <w:bCs/>
        </w:rPr>
      </w:pPr>
    </w:p>
    <w:p w14:paraId="2360C10E" w14:textId="77777777" w:rsidR="003672DE" w:rsidRPr="00527D27" w:rsidRDefault="00BC575E" w:rsidP="003672DE">
      <w:pPr>
        <w:pStyle w:val="Titre2"/>
        <w:rPr>
          <w:sz w:val="22"/>
          <w:szCs w:val="22"/>
        </w:rPr>
      </w:pPr>
      <w:r>
        <w:rPr>
          <w:sz w:val="22"/>
          <w:szCs w:val="22"/>
        </w:rPr>
        <w:t>Paiement</w:t>
      </w:r>
    </w:p>
    <w:p w14:paraId="51DAF6C0" w14:textId="77777777" w:rsidR="003672DE" w:rsidRDefault="003672DE" w:rsidP="00730392">
      <w:pPr>
        <w:rPr>
          <w:rFonts w:ascii="Arial" w:hAnsi="Arial" w:cs="Arial"/>
          <w:bCs/>
        </w:rPr>
      </w:pPr>
    </w:p>
    <w:p w14:paraId="5838F439" w14:textId="77777777" w:rsidR="00995090" w:rsidRPr="00F828BF" w:rsidRDefault="00995090" w:rsidP="00995090">
      <w:pPr>
        <w:rPr>
          <w:rFonts w:cs="Arial"/>
        </w:rPr>
      </w:pPr>
      <w:r w:rsidRPr="004D69BE">
        <w:rPr>
          <w:rFonts w:cs="Arial"/>
          <w:b/>
          <w:sz w:val="22"/>
          <w:szCs w:val="22"/>
        </w:rPr>
        <w:t xml:space="preserve">Le </w:t>
      </w:r>
      <w:r w:rsidR="00321C72">
        <w:rPr>
          <w:rFonts w:cs="Arial"/>
          <w:b/>
          <w:sz w:val="22"/>
          <w:szCs w:val="22"/>
        </w:rPr>
        <w:t>T</w:t>
      </w:r>
      <w:r w:rsidRPr="004D69BE">
        <w:rPr>
          <w:rFonts w:cs="Arial"/>
          <w:b/>
          <w:sz w:val="22"/>
          <w:szCs w:val="22"/>
        </w:rPr>
        <w:t>itulaire déclare que son sous-traitant remplit les conditions pour avoir droit au paiement direct</w:t>
      </w:r>
      <w:r w:rsidR="00321C72">
        <w:rPr>
          <w:rFonts w:cs="Arial"/>
          <w:b/>
          <w:sz w:val="22"/>
          <w:szCs w:val="22"/>
        </w:rPr>
        <w:t xml:space="preserve"> </w:t>
      </w:r>
      <w:r w:rsidR="00610E7A" w:rsidRPr="00321C72">
        <w:rPr>
          <w:rStyle w:val="Appelnotedebasdep"/>
          <w:rFonts w:cs="Arial"/>
          <w:b/>
          <w:color w:val="FF0000"/>
          <w:sz w:val="22"/>
          <w:szCs w:val="22"/>
        </w:rPr>
        <w:footnoteReference w:id="4"/>
      </w:r>
      <w:r w:rsidRPr="00321C72">
        <w:rPr>
          <w:rFonts w:cs="Arial"/>
          <w:b/>
          <w:color w:val="FF0000"/>
          <w:sz w:val="22"/>
          <w:szCs w:val="22"/>
        </w:rPr>
        <w:t> </w:t>
      </w:r>
      <w:r w:rsidRPr="00F828BF">
        <w:rPr>
          <w:rFonts w:cs="Arial"/>
          <w:i/>
          <w:sz w:val="18"/>
          <w:szCs w:val="18"/>
        </w:rPr>
        <w:t>(</w:t>
      </w:r>
      <w:hyperlink r:id="rId19" w:history="1">
        <w:r w:rsidRPr="00F828BF">
          <w:rPr>
            <w:rStyle w:val="Lienhypertexte"/>
            <w:i/>
            <w:sz w:val="16"/>
          </w:rPr>
          <w:t>article R. 2193-10</w:t>
        </w:r>
      </w:hyperlink>
      <w:r w:rsidRPr="00F828BF">
        <w:rPr>
          <w:rFonts w:cs="Arial"/>
          <w:i/>
          <w:sz w:val="16"/>
        </w:rPr>
        <w:t xml:space="preserve"> </w:t>
      </w:r>
      <w:r w:rsidR="00774503">
        <w:rPr>
          <w:rFonts w:cs="Arial"/>
          <w:i/>
          <w:sz w:val="14"/>
          <w:szCs w:val="18"/>
        </w:rPr>
        <w:t>CCP</w:t>
      </w:r>
      <w:r w:rsidRPr="00F828BF">
        <w:rPr>
          <w:rFonts w:cs="Arial"/>
          <w:i/>
          <w:sz w:val="18"/>
          <w:szCs w:val="18"/>
        </w:rPr>
        <w:t>)</w:t>
      </w:r>
      <w:r w:rsidRPr="00F828BF">
        <w:rPr>
          <w:rFonts w:cs="Arial"/>
        </w:rPr>
        <w:t> :</w:t>
      </w:r>
    </w:p>
    <w:p w14:paraId="1BFE0BB2" w14:textId="77777777" w:rsidR="00995090" w:rsidRDefault="00995090" w:rsidP="00995090">
      <w:pPr>
        <w:rPr>
          <w:rFonts w:cs="Arial"/>
        </w:rPr>
      </w:pPr>
      <w:r w:rsidRPr="00F828BF">
        <w:rPr>
          <w:rFonts w:cs="Arial"/>
        </w:rPr>
        <w:tab/>
      </w:r>
      <w:r w:rsidRPr="00F828BF">
        <w:rPr>
          <w:rFonts w:cs="Arial"/>
        </w:rPr>
        <w:tab/>
      </w:r>
      <w:r w:rsidRPr="004D69BE">
        <w:rPr>
          <w:rFonts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4D69BE">
        <w:rPr>
          <w:rFonts w:cs="Arial"/>
          <w:sz w:val="22"/>
          <w:szCs w:val="22"/>
        </w:rPr>
        <w:instrText xml:space="preserve"> FORMCHECKBOX </w:instrText>
      </w:r>
      <w:r w:rsidRPr="004D69BE">
        <w:rPr>
          <w:rFonts w:cs="Arial"/>
          <w:sz w:val="22"/>
          <w:szCs w:val="22"/>
        </w:rPr>
      </w:r>
      <w:r w:rsidRPr="004D69BE">
        <w:rPr>
          <w:rFonts w:cs="Arial"/>
          <w:sz w:val="22"/>
          <w:szCs w:val="22"/>
        </w:rPr>
        <w:fldChar w:fldCharType="separate"/>
      </w:r>
      <w:r w:rsidRPr="004D69BE">
        <w:rPr>
          <w:rFonts w:cs="Arial"/>
          <w:sz w:val="22"/>
          <w:szCs w:val="22"/>
        </w:rPr>
        <w:fldChar w:fldCharType="end"/>
      </w:r>
      <w:r w:rsidRPr="004D69BE">
        <w:rPr>
          <w:rFonts w:cs="Arial"/>
          <w:sz w:val="22"/>
          <w:szCs w:val="22"/>
        </w:rPr>
        <w:t> Oui</w:t>
      </w:r>
      <w:r w:rsidRPr="004D69BE">
        <w:rPr>
          <w:rFonts w:cs="Arial"/>
          <w:sz w:val="22"/>
          <w:szCs w:val="22"/>
        </w:rPr>
        <w:tab/>
      </w:r>
      <w:r w:rsidRPr="004D69BE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D69BE">
        <w:rPr>
          <w:rFonts w:cs="Arial"/>
          <w:sz w:val="22"/>
          <w:szCs w:val="22"/>
        </w:rPr>
        <w:instrText xml:space="preserve"> FORMCHECKBOX </w:instrText>
      </w:r>
      <w:r w:rsidRPr="004D69BE">
        <w:rPr>
          <w:rFonts w:cs="Arial"/>
          <w:sz w:val="22"/>
          <w:szCs w:val="22"/>
        </w:rPr>
      </w:r>
      <w:r w:rsidRPr="004D69BE">
        <w:rPr>
          <w:rFonts w:cs="Arial"/>
          <w:sz w:val="22"/>
          <w:szCs w:val="22"/>
        </w:rPr>
        <w:fldChar w:fldCharType="separate"/>
      </w:r>
      <w:r w:rsidRPr="004D69BE">
        <w:rPr>
          <w:rFonts w:cs="Arial"/>
          <w:sz w:val="22"/>
          <w:szCs w:val="22"/>
        </w:rPr>
        <w:fldChar w:fldCharType="end"/>
      </w:r>
      <w:r w:rsidRPr="004D69BE">
        <w:rPr>
          <w:rFonts w:cs="Arial"/>
          <w:sz w:val="22"/>
          <w:szCs w:val="22"/>
        </w:rPr>
        <w:t> Non</w:t>
      </w:r>
    </w:p>
    <w:p w14:paraId="7C136F19" w14:textId="77777777" w:rsidR="00730392" w:rsidRDefault="00730392" w:rsidP="00730392">
      <w:pPr>
        <w:rPr>
          <w:rFonts w:ascii="Arial" w:hAnsi="Arial" w:cs="Arial"/>
          <w:bCs/>
        </w:rPr>
      </w:pPr>
    </w:p>
    <w:p w14:paraId="1099FE35" w14:textId="77777777" w:rsidR="00F63FF9" w:rsidRPr="00D56504" w:rsidRDefault="00F63FF9" w:rsidP="00F63FF9">
      <w:pPr>
        <w:rPr>
          <w:b/>
          <w:bCs/>
          <w:sz w:val="22"/>
          <w:szCs w:val="22"/>
        </w:rPr>
      </w:pPr>
      <w:r w:rsidRPr="00D56504">
        <w:rPr>
          <w:b/>
          <w:bCs/>
          <w:sz w:val="22"/>
          <w:szCs w:val="22"/>
        </w:rPr>
        <w:t xml:space="preserve">Le bénéficie du paiement direct du sous-traitant, dès lors que ce dernier remplit les conditions, est obligatoire ; le sous-traitant ne peut y renoncer. Il s’agit d’un droit d’ordre public que les </w:t>
      </w:r>
      <w:r w:rsidR="00321C72">
        <w:rPr>
          <w:b/>
          <w:bCs/>
          <w:sz w:val="22"/>
          <w:szCs w:val="22"/>
        </w:rPr>
        <w:t>P</w:t>
      </w:r>
      <w:r w:rsidRPr="00D56504">
        <w:rPr>
          <w:b/>
          <w:bCs/>
          <w:sz w:val="22"/>
          <w:szCs w:val="22"/>
        </w:rPr>
        <w:t>arties, même d’un commun accord, ne peuvent remettre en cause.</w:t>
      </w:r>
    </w:p>
    <w:p w14:paraId="7EB9EEEC" w14:textId="77777777" w:rsidR="00F35570" w:rsidRPr="00D56504" w:rsidRDefault="00F35570" w:rsidP="00F63FF9">
      <w:pPr>
        <w:rPr>
          <w:b/>
          <w:bCs/>
          <w:sz w:val="22"/>
          <w:szCs w:val="22"/>
        </w:rPr>
      </w:pPr>
    </w:p>
    <w:p w14:paraId="3E0FD25D" w14:textId="77777777" w:rsidR="00321C72" w:rsidRDefault="00F63FF9" w:rsidP="00F63FF9">
      <w:pPr>
        <w:rPr>
          <w:b/>
          <w:bCs/>
          <w:sz w:val="22"/>
          <w:szCs w:val="22"/>
        </w:rPr>
      </w:pPr>
      <w:r w:rsidRPr="00D56504">
        <w:rPr>
          <w:b/>
          <w:bCs/>
          <w:sz w:val="22"/>
          <w:szCs w:val="22"/>
        </w:rPr>
        <w:t xml:space="preserve">Toutefois, ce principe d’ordre public ne s’oppose pas à ce que le sous-traitant soit payé directement par le Titulaire du marché. Dans ce cas, le paiement effectué par le Titulaire au titre de la rémunération du ou des sous-traitants dans le cadre </w:t>
      </w:r>
      <w:r w:rsidR="00F35570" w:rsidRPr="00D56504">
        <w:rPr>
          <w:b/>
          <w:bCs/>
          <w:sz w:val="22"/>
          <w:szCs w:val="22"/>
        </w:rPr>
        <w:t>du marché</w:t>
      </w:r>
      <w:r w:rsidRPr="00D56504">
        <w:rPr>
          <w:b/>
          <w:bCs/>
          <w:sz w:val="22"/>
          <w:szCs w:val="22"/>
        </w:rPr>
        <w:t xml:space="preserve">, libère </w:t>
      </w:r>
      <w:r w:rsidR="00146A13" w:rsidRPr="00D56504">
        <w:rPr>
          <w:b/>
          <w:bCs/>
          <w:sz w:val="22"/>
          <w:szCs w:val="22"/>
        </w:rPr>
        <w:t>l’Acheteur</w:t>
      </w:r>
      <w:r w:rsidRPr="00D56504">
        <w:rPr>
          <w:b/>
          <w:bCs/>
          <w:sz w:val="22"/>
          <w:szCs w:val="22"/>
        </w:rPr>
        <w:t xml:space="preserve"> de sa dette</w:t>
      </w:r>
      <w:r w:rsidR="00146A13" w:rsidRPr="00D56504">
        <w:rPr>
          <w:b/>
          <w:bCs/>
          <w:sz w:val="22"/>
          <w:szCs w:val="22"/>
        </w:rPr>
        <w:t>.</w:t>
      </w:r>
      <w:r w:rsidR="00321C72">
        <w:rPr>
          <w:b/>
          <w:bCs/>
          <w:sz w:val="22"/>
          <w:szCs w:val="22"/>
        </w:rPr>
        <w:t xml:space="preserve"> </w:t>
      </w:r>
    </w:p>
    <w:p w14:paraId="000612BB" w14:textId="77777777" w:rsidR="00F63FF9" w:rsidRDefault="00146A13" w:rsidP="00F63FF9">
      <w:pPr>
        <w:rPr>
          <w:b/>
          <w:bCs/>
          <w:sz w:val="22"/>
          <w:szCs w:val="22"/>
        </w:rPr>
      </w:pPr>
      <w:r w:rsidRPr="00D56504">
        <w:rPr>
          <w:b/>
          <w:bCs/>
          <w:sz w:val="22"/>
          <w:szCs w:val="22"/>
        </w:rPr>
        <w:t>Dan</w:t>
      </w:r>
      <w:r w:rsidR="00D56504">
        <w:rPr>
          <w:b/>
          <w:bCs/>
          <w:sz w:val="22"/>
          <w:szCs w:val="22"/>
        </w:rPr>
        <w:t xml:space="preserve">s </w:t>
      </w:r>
      <w:r w:rsidRPr="00D56504">
        <w:rPr>
          <w:b/>
          <w:bCs/>
          <w:sz w:val="22"/>
          <w:szCs w:val="22"/>
        </w:rPr>
        <w:t>ce cas, le Titulaire s’engage à fournir à l’Acheteur</w:t>
      </w:r>
      <w:r w:rsidR="00F63FF9" w:rsidRPr="00D56504">
        <w:rPr>
          <w:b/>
          <w:bCs/>
          <w:sz w:val="22"/>
          <w:szCs w:val="22"/>
        </w:rPr>
        <w:t xml:space="preserve"> les justificatifs nécessaires permettant d’attester du paiement total de la prestation </w:t>
      </w:r>
      <w:r w:rsidR="00D56504" w:rsidRPr="00D56504">
        <w:rPr>
          <w:b/>
          <w:bCs/>
          <w:sz w:val="22"/>
          <w:szCs w:val="22"/>
        </w:rPr>
        <w:t>dans les conditions financières prévues au marché</w:t>
      </w:r>
      <w:r w:rsidR="00F63FF9" w:rsidRPr="00D56504">
        <w:rPr>
          <w:b/>
          <w:bCs/>
          <w:sz w:val="22"/>
          <w:szCs w:val="22"/>
        </w:rPr>
        <w:t>. </w:t>
      </w:r>
    </w:p>
    <w:p w14:paraId="0409345A" w14:textId="77777777" w:rsidR="00827591" w:rsidRPr="00D56504" w:rsidRDefault="00827591" w:rsidP="00F63FF9">
      <w:pPr>
        <w:rPr>
          <w:rFonts w:ascii="Arial" w:hAnsi="Arial" w:cs="Arial"/>
          <w:b/>
          <w:bCs/>
          <w:sz w:val="22"/>
          <w:szCs w:val="22"/>
        </w:rPr>
      </w:pPr>
    </w:p>
    <w:p w14:paraId="702A1ECF" w14:textId="77777777" w:rsidR="00BC575E" w:rsidRPr="00527D27" w:rsidRDefault="00BC575E" w:rsidP="00BC575E">
      <w:pPr>
        <w:pStyle w:val="Titre2"/>
        <w:rPr>
          <w:sz w:val="22"/>
          <w:szCs w:val="22"/>
        </w:rPr>
      </w:pPr>
      <w:r>
        <w:rPr>
          <w:sz w:val="22"/>
          <w:szCs w:val="22"/>
        </w:rPr>
        <w:t xml:space="preserve">Avance </w:t>
      </w:r>
    </w:p>
    <w:p w14:paraId="1AECE8F3" w14:textId="77777777" w:rsidR="00BC575E" w:rsidRDefault="00BC575E" w:rsidP="00730392">
      <w:pPr>
        <w:rPr>
          <w:rFonts w:ascii="Arial" w:hAnsi="Arial" w:cs="Arial"/>
          <w:bCs/>
        </w:rPr>
      </w:pPr>
    </w:p>
    <w:p w14:paraId="0DB17C63" w14:textId="77777777" w:rsidR="00730392" w:rsidRDefault="00730392" w:rsidP="00730392">
      <w:pPr>
        <w:rPr>
          <w:rFonts w:ascii="Calibri" w:hAnsi="Calibri" w:cs="Arial"/>
          <w:sz w:val="22"/>
          <w:szCs w:val="22"/>
        </w:rPr>
      </w:pPr>
      <w:r w:rsidRPr="00BC575E">
        <w:rPr>
          <w:rFonts w:ascii="Calibri" w:hAnsi="Calibri" w:cs="Arial"/>
          <w:sz w:val="22"/>
          <w:szCs w:val="22"/>
        </w:rPr>
        <w:t>Le sous-traitant demande à bénéficier d’une avance :</w:t>
      </w:r>
      <w:r w:rsidRPr="00BC575E">
        <w:rPr>
          <w:rFonts w:ascii="Calibri" w:hAnsi="Calibri" w:cs="Arial"/>
          <w:sz w:val="22"/>
          <w:szCs w:val="22"/>
        </w:rPr>
        <w:tab/>
      </w:r>
      <w:r w:rsidRPr="00BC575E">
        <w:rPr>
          <w:rFonts w:ascii="Calibri" w:hAnsi="Calibri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575E">
        <w:rPr>
          <w:rFonts w:ascii="Calibri" w:hAnsi="Calibri" w:cs="Arial"/>
          <w:sz w:val="22"/>
          <w:szCs w:val="22"/>
        </w:rPr>
        <w:instrText xml:space="preserve"> FORMCHECKBOX </w:instrText>
      </w:r>
      <w:r w:rsidRPr="00BC575E">
        <w:rPr>
          <w:rFonts w:ascii="Calibri" w:hAnsi="Calibri" w:cs="Arial"/>
          <w:sz w:val="22"/>
          <w:szCs w:val="22"/>
        </w:rPr>
      </w:r>
      <w:r w:rsidRPr="00BC575E">
        <w:rPr>
          <w:rFonts w:ascii="Calibri" w:hAnsi="Calibri" w:cs="Arial"/>
          <w:sz w:val="22"/>
          <w:szCs w:val="22"/>
        </w:rPr>
        <w:fldChar w:fldCharType="separate"/>
      </w:r>
      <w:r w:rsidRPr="00BC575E">
        <w:rPr>
          <w:rFonts w:ascii="Calibri" w:hAnsi="Calibri" w:cs="Arial"/>
          <w:sz w:val="22"/>
          <w:szCs w:val="22"/>
        </w:rPr>
        <w:fldChar w:fldCharType="end"/>
      </w:r>
      <w:r w:rsidRPr="00BC575E">
        <w:rPr>
          <w:rFonts w:ascii="Calibri" w:hAnsi="Calibri" w:cs="Arial"/>
          <w:sz w:val="22"/>
          <w:szCs w:val="22"/>
        </w:rPr>
        <w:t> Oui</w:t>
      </w:r>
      <w:r w:rsidRPr="00BC575E">
        <w:rPr>
          <w:rFonts w:ascii="Calibri" w:hAnsi="Calibri" w:cs="Arial"/>
          <w:sz w:val="22"/>
          <w:szCs w:val="22"/>
        </w:rPr>
        <w:tab/>
      </w:r>
      <w:r w:rsidRPr="00BC575E">
        <w:rPr>
          <w:rFonts w:ascii="Calibri" w:hAnsi="Calibri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575E">
        <w:rPr>
          <w:rFonts w:ascii="Calibri" w:hAnsi="Calibri" w:cs="Arial"/>
          <w:sz w:val="22"/>
          <w:szCs w:val="22"/>
        </w:rPr>
        <w:instrText xml:space="preserve"> FORMCHECKBOX </w:instrText>
      </w:r>
      <w:r w:rsidRPr="00BC575E">
        <w:rPr>
          <w:rFonts w:ascii="Calibri" w:hAnsi="Calibri" w:cs="Arial"/>
          <w:sz w:val="22"/>
          <w:szCs w:val="22"/>
        </w:rPr>
      </w:r>
      <w:r w:rsidRPr="00BC575E">
        <w:rPr>
          <w:rFonts w:ascii="Calibri" w:hAnsi="Calibri" w:cs="Arial"/>
          <w:sz w:val="22"/>
          <w:szCs w:val="22"/>
        </w:rPr>
        <w:fldChar w:fldCharType="separate"/>
      </w:r>
      <w:r w:rsidRPr="00BC575E">
        <w:rPr>
          <w:rFonts w:ascii="Calibri" w:hAnsi="Calibri" w:cs="Arial"/>
          <w:sz w:val="22"/>
          <w:szCs w:val="22"/>
        </w:rPr>
        <w:fldChar w:fldCharType="end"/>
      </w:r>
      <w:r w:rsidRPr="00BC575E">
        <w:rPr>
          <w:rFonts w:ascii="Calibri" w:hAnsi="Calibri" w:cs="Arial"/>
          <w:sz w:val="22"/>
          <w:szCs w:val="22"/>
        </w:rPr>
        <w:t> Non</w:t>
      </w:r>
    </w:p>
    <w:p w14:paraId="6CFD87BA" w14:textId="77777777" w:rsidR="00321C72" w:rsidRPr="00321C72" w:rsidRDefault="00321C72" w:rsidP="00730392">
      <w:pPr>
        <w:rPr>
          <w:rFonts w:ascii="Calibri" w:hAnsi="Calibri" w:cs="Arial"/>
          <w:bCs/>
          <w:sz w:val="22"/>
          <w:szCs w:val="22"/>
        </w:rPr>
      </w:pPr>
    </w:p>
    <w:p w14:paraId="554CD963" w14:textId="77777777" w:rsidR="00397ABB" w:rsidRPr="00A260EA" w:rsidRDefault="00397ABB" w:rsidP="00397ABB">
      <w:pPr>
        <w:pStyle w:val="Titre1"/>
      </w:pPr>
      <w:r>
        <w:t>Capacité</w:t>
      </w:r>
      <w:r w:rsidR="0029470C">
        <w:t>s</w:t>
      </w:r>
      <w:r>
        <w:t xml:space="preserve"> du sous-traitant</w:t>
      </w:r>
    </w:p>
    <w:p w14:paraId="003C9DAF" w14:textId="77777777" w:rsidR="00397ABB" w:rsidRDefault="00397ABB" w:rsidP="00730392">
      <w:pPr>
        <w:rPr>
          <w:rFonts w:ascii="Calibri" w:hAnsi="Calibri" w:cs="Arial"/>
          <w:i/>
          <w:sz w:val="22"/>
          <w:szCs w:val="22"/>
        </w:rPr>
      </w:pPr>
    </w:p>
    <w:p w14:paraId="3079F993" w14:textId="77777777" w:rsidR="00F778EE" w:rsidRPr="00467830" w:rsidRDefault="00397ABB" w:rsidP="00730392">
      <w:pPr>
        <w:rPr>
          <w:rFonts w:ascii="Calibri" w:hAnsi="Calibri" w:cs="Arial"/>
          <w:sz w:val="22"/>
          <w:szCs w:val="22"/>
        </w:rPr>
      </w:pPr>
      <w:r w:rsidRPr="00467830">
        <w:rPr>
          <w:rFonts w:ascii="Calibri" w:hAnsi="Calibri" w:cs="Arial"/>
          <w:sz w:val="22"/>
          <w:szCs w:val="22"/>
        </w:rPr>
        <w:t>Cette rubrique est à renseigner</w:t>
      </w:r>
      <w:r w:rsidR="00F15D1F" w:rsidRPr="00467830">
        <w:rPr>
          <w:rFonts w:ascii="Calibri" w:hAnsi="Calibri" w:cs="Arial"/>
          <w:sz w:val="22"/>
          <w:szCs w:val="22"/>
        </w:rPr>
        <w:t xml:space="preserve"> </w:t>
      </w:r>
      <w:r w:rsidR="004D07BD" w:rsidRPr="00467830">
        <w:rPr>
          <w:rFonts w:ascii="Calibri" w:hAnsi="Calibri" w:cs="Arial"/>
          <w:sz w:val="22"/>
          <w:szCs w:val="22"/>
        </w:rPr>
        <w:t xml:space="preserve">soit </w:t>
      </w:r>
      <w:r w:rsidR="00F15D1F" w:rsidRPr="00467830">
        <w:rPr>
          <w:rFonts w:ascii="Calibri" w:hAnsi="Calibri" w:cs="Arial"/>
          <w:sz w:val="22"/>
          <w:szCs w:val="22"/>
        </w:rPr>
        <w:t xml:space="preserve">dans le cas où </w:t>
      </w:r>
      <w:r w:rsidR="00B45795" w:rsidRPr="00467830">
        <w:rPr>
          <w:rFonts w:ascii="Calibri" w:hAnsi="Calibri" w:cs="Arial"/>
          <w:sz w:val="22"/>
          <w:szCs w:val="22"/>
        </w:rPr>
        <w:t>l</w:t>
      </w:r>
      <w:r w:rsidR="002C6BAB" w:rsidRPr="00467830">
        <w:rPr>
          <w:rFonts w:ascii="Calibri" w:hAnsi="Calibri" w:cs="Arial"/>
          <w:sz w:val="22"/>
          <w:szCs w:val="22"/>
        </w:rPr>
        <w:t xml:space="preserve">e </w:t>
      </w:r>
      <w:r w:rsidR="00321C72">
        <w:rPr>
          <w:rFonts w:ascii="Calibri" w:hAnsi="Calibri" w:cs="Arial"/>
          <w:sz w:val="22"/>
          <w:szCs w:val="22"/>
        </w:rPr>
        <w:t>T</w:t>
      </w:r>
      <w:r w:rsidR="002C6BAB" w:rsidRPr="00467830">
        <w:rPr>
          <w:rFonts w:ascii="Calibri" w:hAnsi="Calibri" w:cs="Arial"/>
          <w:sz w:val="22"/>
          <w:szCs w:val="22"/>
        </w:rPr>
        <w:t xml:space="preserve">itulaire/soumissionnaire </w:t>
      </w:r>
      <w:r w:rsidR="00DE1E74" w:rsidRPr="00467830">
        <w:rPr>
          <w:rFonts w:ascii="Calibri" w:hAnsi="Calibri" w:cs="Arial"/>
          <w:sz w:val="22"/>
          <w:szCs w:val="22"/>
        </w:rPr>
        <w:t xml:space="preserve">ou </w:t>
      </w:r>
      <w:r w:rsidR="002C6BAB" w:rsidRPr="00467830">
        <w:rPr>
          <w:rFonts w:ascii="Calibri" w:hAnsi="Calibri" w:cs="Arial"/>
          <w:sz w:val="22"/>
          <w:szCs w:val="22"/>
        </w:rPr>
        <w:t>l</w:t>
      </w:r>
      <w:r w:rsidR="00DE1E74" w:rsidRPr="00467830">
        <w:rPr>
          <w:rFonts w:ascii="Calibri" w:hAnsi="Calibri" w:cs="Arial"/>
          <w:sz w:val="22"/>
          <w:szCs w:val="22"/>
        </w:rPr>
        <w:t>’un des membres du groupement s’appuie sur les capacités de son sous-traitant</w:t>
      </w:r>
      <w:r w:rsidR="00B54EC7" w:rsidRPr="00467830">
        <w:rPr>
          <w:rFonts w:ascii="Calibri" w:hAnsi="Calibri" w:cs="Arial"/>
          <w:sz w:val="22"/>
          <w:szCs w:val="22"/>
        </w:rPr>
        <w:t xml:space="preserve"> quel que soit la nature juridique des liens qui l’unissent à cet opérateur</w:t>
      </w:r>
      <w:r w:rsidR="004D07BD" w:rsidRPr="00467830">
        <w:rPr>
          <w:rFonts w:ascii="Calibri" w:hAnsi="Calibri" w:cs="Arial"/>
          <w:sz w:val="22"/>
          <w:szCs w:val="22"/>
        </w:rPr>
        <w:t>, soit à la demande expresse de l’Acheteur</w:t>
      </w:r>
      <w:r w:rsidR="002C6BAB" w:rsidRPr="00467830">
        <w:rPr>
          <w:rFonts w:ascii="Calibri" w:hAnsi="Calibri" w:cs="Arial"/>
          <w:sz w:val="22"/>
          <w:szCs w:val="22"/>
        </w:rPr>
        <w:t>.</w:t>
      </w:r>
    </w:p>
    <w:p w14:paraId="52683C51" w14:textId="77777777" w:rsidR="00F778EE" w:rsidRDefault="00F778EE" w:rsidP="00730392">
      <w:pPr>
        <w:rPr>
          <w:rFonts w:ascii="Calibri" w:hAnsi="Calibri" w:cs="Arial"/>
          <w:sz w:val="22"/>
          <w:szCs w:val="22"/>
        </w:rPr>
      </w:pPr>
    </w:p>
    <w:p w14:paraId="03DED555" w14:textId="77777777" w:rsidR="00F778EE" w:rsidRDefault="009038CC" w:rsidP="00730392">
      <w:pPr>
        <w:rPr>
          <w:rFonts w:ascii="Calibri" w:hAnsi="Calibri" w:cs="Arial"/>
          <w:b/>
          <w:bCs/>
          <w:sz w:val="22"/>
          <w:szCs w:val="22"/>
          <w:u w:val="single"/>
        </w:rPr>
      </w:pPr>
      <w:r w:rsidRPr="003840DA">
        <w:rPr>
          <w:rFonts w:ascii="Calibri" w:hAnsi="Calibri" w:cs="Arial"/>
          <w:b/>
          <w:bCs/>
          <w:sz w:val="22"/>
          <w:szCs w:val="22"/>
          <w:u w:val="single"/>
        </w:rPr>
        <w:t>Aussi, i</w:t>
      </w:r>
      <w:r w:rsidR="00F778EE" w:rsidRPr="003840DA">
        <w:rPr>
          <w:rFonts w:ascii="Calibri" w:hAnsi="Calibri" w:cs="Arial"/>
          <w:b/>
          <w:bCs/>
          <w:sz w:val="22"/>
          <w:szCs w:val="22"/>
          <w:u w:val="single"/>
        </w:rPr>
        <w:t>l n’est pas</w:t>
      </w:r>
      <w:r w:rsidR="003F0B6D" w:rsidRPr="003840DA">
        <w:rPr>
          <w:rFonts w:ascii="Calibri" w:hAnsi="Calibri" w:cs="Arial"/>
          <w:b/>
          <w:bCs/>
          <w:sz w:val="22"/>
          <w:szCs w:val="22"/>
          <w:u w:val="single"/>
        </w:rPr>
        <w:t xml:space="preserve"> nécessaire de renseigner cette rubrique dans les </w:t>
      </w:r>
      <w:r w:rsidR="006D179B" w:rsidRPr="003840DA">
        <w:rPr>
          <w:rFonts w:ascii="Calibri" w:hAnsi="Calibri" w:cs="Arial"/>
          <w:b/>
          <w:bCs/>
          <w:sz w:val="22"/>
          <w:szCs w:val="22"/>
          <w:u w:val="single"/>
        </w:rPr>
        <w:t>hypothèses</w:t>
      </w:r>
      <w:r w:rsidR="003F0B6D" w:rsidRPr="003840DA">
        <w:rPr>
          <w:rFonts w:ascii="Calibri" w:hAnsi="Calibri" w:cs="Arial"/>
          <w:b/>
          <w:bCs/>
          <w:sz w:val="22"/>
          <w:szCs w:val="22"/>
          <w:u w:val="single"/>
        </w:rPr>
        <w:t xml:space="preserve"> suivant</w:t>
      </w:r>
      <w:r w:rsidR="006D179B" w:rsidRPr="003840DA">
        <w:rPr>
          <w:rFonts w:ascii="Calibri" w:hAnsi="Calibri" w:cs="Arial"/>
          <w:b/>
          <w:bCs/>
          <w:sz w:val="22"/>
          <w:szCs w:val="22"/>
          <w:u w:val="single"/>
        </w:rPr>
        <w:t>e</w:t>
      </w:r>
      <w:r w:rsidR="003F0B6D" w:rsidRPr="003840DA">
        <w:rPr>
          <w:rFonts w:ascii="Calibri" w:hAnsi="Calibri" w:cs="Arial"/>
          <w:b/>
          <w:bCs/>
          <w:sz w:val="22"/>
          <w:szCs w:val="22"/>
          <w:u w:val="single"/>
        </w:rPr>
        <w:t xml:space="preserve">s : </w:t>
      </w:r>
    </w:p>
    <w:p w14:paraId="16AAD28E" w14:textId="77777777" w:rsidR="003840DA" w:rsidRPr="003840DA" w:rsidRDefault="003840DA" w:rsidP="00730392">
      <w:pPr>
        <w:rPr>
          <w:rFonts w:ascii="Calibri" w:hAnsi="Calibri" w:cs="Arial"/>
          <w:b/>
          <w:bCs/>
          <w:sz w:val="22"/>
          <w:szCs w:val="22"/>
          <w:u w:val="single"/>
        </w:rPr>
      </w:pPr>
    </w:p>
    <w:p w14:paraId="325C5FAA" w14:textId="77777777" w:rsidR="003F0B6D" w:rsidRPr="009038CC" w:rsidRDefault="0050207F" w:rsidP="003F0B6D">
      <w:pPr>
        <w:pStyle w:val="Paragraphedeliste"/>
        <w:numPr>
          <w:ilvl w:val="0"/>
          <w:numId w:val="30"/>
        </w:numPr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lastRenderedPageBreak/>
        <w:t>Si l</w:t>
      </w:r>
      <w:r w:rsidR="003F0B6D" w:rsidRPr="009038CC">
        <w:rPr>
          <w:rFonts w:ascii="Calibri" w:hAnsi="Calibri" w:cs="Arial"/>
          <w:b/>
          <w:bCs/>
          <w:sz w:val="22"/>
          <w:szCs w:val="22"/>
        </w:rPr>
        <w:t>es éléments</w:t>
      </w:r>
      <w:r>
        <w:rPr>
          <w:rFonts w:ascii="Calibri" w:hAnsi="Calibri" w:cs="Arial"/>
          <w:b/>
          <w:bCs/>
          <w:sz w:val="22"/>
          <w:szCs w:val="22"/>
        </w:rPr>
        <w:t xml:space="preserve"> demandés</w:t>
      </w:r>
      <w:r w:rsidR="003F0B6D" w:rsidRPr="009038CC">
        <w:rPr>
          <w:rFonts w:ascii="Calibri" w:hAnsi="Calibri" w:cs="Arial"/>
          <w:b/>
          <w:bCs/>
          <w:sz w:val="22"/>
          <w:szCs w:val="22"/>
        </w:rPr>
        <w:t xml:space="preserve"> ont été transmis dans la fiche de candidature</w:t>
      </w:r>
      <w:r w:rsidR="00093224" w:rsidRPr="009038CC">
        <w:rPr>
          <w:rFonts w:ascii="Calibri" w:hAnsi="Calibri" w:cs="Arial"/>
          <w:b/>
          <w:bCs/>
          <w:sz w:val="22"/>
          <w:szCs w:val="22"/>
        </w:rPr>
        <w:t xml:space="preserve"> jointe au DCE</w:t>
      </w:r>
      <w:r w:rsidR="009038CC">
        <w:rPr>
          <w:rFonts w:ascii="Calibri" w:hAnsi="Calibri" w:cs="Arial"/>
          <w:b/>
          <w:bCs/>
          <w:sz w:val="22"/>
          <w:szCs w:val="22"/>
        </w:rPr>
        <w:t xml:space="preserve"> (</w:t>
      </w:r>
      <w:r w:rsidR="00F47DC9" w:rsidRPr="0050207F">
        <w:rPr>
          <w:rFonts w:ascii="Calibri" w:hAnsi="Calibri" w:cs="Arial"/>
          <w:b/>
          <w:bCs/>
          <w:i/>
          <w:iCs/>
          <w:sz w:val="22"/>
          <w:szCs w:val="22"/>
          <w:u w:val="single"/>
        </w:rPr>
        <w:t>cas de la déclaration</w:t>
      </w:r>
      <w:r w:rsidR="009038CC" w:rsidRPr="0050207F">
        <w:rPr>
          <w:rFonts w:ascii="Calibri" w:hAnsi="Calibri" w:cs="Arial"/>
          <w:b/>
          <w:bCs/>
          <w:i/>
          <w:iCs/>
          <w:sz w:val="22"/>
          <w:szCs w:val="22"/>
          <w:u w:val="single"/>
        </w:rPr>
        <w:t xml:space="preserve"> du sous-traitant joint</w:t>
      </w:r>
      <w:r w:rsidR="00F47DC9" w:rsidRPr="0050207F">
        <w:rPr>
          <w:rFonts w:ascii="Calibri" w:hAnsi="Calibri" w:cs="Arial"/>
          <w:b/>
          <w:bCs/>
          <w:i/>
          <w:iCs/>
          <w:sz w:val="22"/>
          <w:szCs w:val="22"/>
          <w:u w:val="single"/>
        </w:rPr>
        <w:t>e</w:t>
      </w:r>
      <w:r w:rsidR="009038CC" w:rsidRPr="0050207F">
        <w:rPr>
          <w:rFonts w:ascii="Calibri" w:hAnsi="Calibri" w:cs="Arial"/>
          <w:b/>
          <w:bCs/>
          <w:i/>
          <w:iCs/>
          <w:sz w:val="22"/>
          <w:szCs w:val="22"/>
          <w:u w:val="single"/>
        </w:rPr>
        <w:t xml:space="preserve"> à l’offre du soumissionnaire</w:t>
      </w:r>
      <w:r w:rsidR="009038CC">
        <w:rPr>
          <w:rFonts w:ascii="Calibri" w:hAnsi="Calibri" w:cs="Arial"/>
          <w:b/>
          <w:bCs/>
          <w:sz w:val="22"/>
          <w:szCs w:val="22"/>
        </w:rPr>
        <w:t>)</w:t>
      </w:r>
    </w:p>
    <w:p w14:paraId="1CCEBA93" w14:textId="77777777" w:rsidR="00093224" w:rsidRPr="009038CC" w:rsidRDefault="0050207F" w:rsidP="003F0B6D">
      <w:pPr>
        <w:pStyle w:val="Paragraphedeliste"/>
        <w:numPr>
          <w:ilvl w:val="0"/>
          <w:numId w:val="30"/>
        </w:numPr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Si l</w:t>
      </w:r>
      <w:r w:rsidR="00093224" w:rsidRPr="009038CC">
        <w:rPr>
          <w:rFonts w:ascii="Calibri" w:hAnsi="Calibri" w:cs="Arial"/>
          <w:b/>
          <w:bCs/>
          <w:sz w:val="22"/>
          <w:szCs w:val="22"/>
        </w:rPr>
        <w:t>e sous-traitant est présenté</w:t>
      </w:r>
      <w:r w:rsidR="00A13EB4">
        <w:rPr>
          <w:rFonts w:ascii="Calibri" w:hAnsi="Calibri" w:cs="Arial"/>
          <w:b/>
          <w:bCs/>
          <w:sz w:val="22"/>
          <w:szCs w:val="22"/>
        </w:rPr>
        <w:t xml:space="preserve"> en cours d’exécution et que le </w:t>
      </w:r>
      <w:r w:rsidR="00284068">
        <w:rPr>
          <w:rFonts w:ascii="Calibri" w:hAnsi="Calibri" w:cs="Arial"/>
          <w:b/>
          <w:bCs/>
          <w:sz w:val="22"/>
          <w:szCs w:val="22"/>
        </w:rPr>
        <w:t>T</w:t>
      </w:r>
      <w:r w:rsidR="00A13EB4">
        <w:rPr>
          <w:rFonts w:ascii="Calibri" w:hAnsi="Calibri" w:cs="Arial"/>
          <w:b/>
          <w:bCs/>
          <w:sz w:val="22"/>
          <w:szCs w:val="22"/>
        </w:rPr>
        <w:t>itulaire</w:t>
      </w:r>
      <w:r w:rsidR="00284068">
        <w:rPr>
          <w:rFonts w:ascii="Calibri" w:hAnsi="Calibri" w:cs="Arial"/>
          <w:b/>
          <w:bCs/>
          <w:sz w:val="22"/>
          <w:szCs w:val="22"/>
        </w:rPr>
        <w:t xml:space="preserve"> ne s’appuie pas sur les </w:t>
      </w:r>
      <w:r w:rsidR="002F7004">
        <w:rPr>
          <w:rFonts w:ascii="Calibri" w:hAnsi="Calibri" w:cs="Arial"/>
          <w:b/>
          <w:bCs/>
          <w:sz w:val="22"/>
          <w:szCs w:val="22"/>
        </w:rPr>
        <w:t>capacité</w:t>
      </w:r>
      <w:r w:rsidR="001849D5">
        <w:rPr>
          <w:rFonts w:ascii="Calibri" w:hAnsi="Calibri" w:cs="Arial"/>
          <w:b/>
          <w:bCs/>
          <w:sz w:val="22"/>
          <w:szCs w:val="22"/>
        </w:rPr>
        <w:t>s</w:t>
      </w:r>
      <w:r w:rsidR="002F7004">
        <w:rPr>
          <w:rFonts w:ascii="Calibri" w:hAnsi="Calibri" w:cs="Arial"/>
          <w:b/>
          <w:bCs/>
          <w:sz w:val="22"/>
          <w:szCs w:val="22"/>
        </w:rPr>
        <w:t xml:space="preserve"> du sous-traitant pour justifier des siennes.</w:t>
      </w:r>
      <w:r w:rsidR="00093224" w:rsidRPr="009038CC">
        <w:rPr>
          <w:rFonts w:ascii="Calibri" w:hAnsi="Calibri" w:cs="Arial"/>
          <w:b/>
          <w:bCs/>
          <w:sz w:val="22"/>
          <w:szCs w:val="22"/>
        </w:rPr>
        <w:t xml:space="preserve"> </w:t>
      </w:r>
    </w:p>
    <w:p w14:paraId="41D86D9F" w14:textId="77777777" w:rsidR="00F778EE" w:rsidRPr="00F778EE" w:rsidRDefault="00F778EE" w:rsidP="00730392">
      <w:pPr>
        <w:rPr>
          <w:rFonts w:ascii="Calibri" w:hAnsi="Calibri" w:cs="Arial"/>
          <w:sz w:val="22"/>
          <w:szCs w:val="22"/>
        </w:rPr>
      </w:pPr>
    </w:p>
    <w:tbl>
      <w:tblPr>
        <w:tblW w:w="106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701"/>
        <w:gridCol w:w="1701"/>
        <w:gridCol w:w="1843"/>
        <w:gridCol w:w="1843"/>
        <w:gridCol w:w="1843"/>
      </w:tblGrid>
      <w:tr w:rsidR="00201FCC" w:rsidRPr="00904C7E" w14:paraId="2D4FA285" w14:textId="77777777" w:rsidTr="000D7F8F">
        <w:trPr>
          <w:trHeight w:val="1180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F24CE6" w14:textId="77777777" w:rsidR="00201FCC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  <w:t xml:space="preserve">Chiffre d’affaires pour chacun des trois derniers exercices </w:t>
            </w:r>
            <w:r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  <w:t>disponibles</w:t>
            </w:r>
          </w:p>
          <w:p w14:paraId="387CC8C1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BA5DB8" w14:textId="77777777" w:rsidR="00201FCC" w:rsidRPr="000418FC" w:rsidRDefault="00201FCC" w:rsidP="00E46E6D">
            <w:pPr>
              <w:jc w:val="left"/>
              <w:rPr>
                <w:rFonts w:ascii="Calibri" w:eastAsia="Times New Roman" w:hAnsi="Calibri" w:cs="Calibri"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1BAA1A43" w14:textId="77777777" w:rsidR="00201FCC" w:rsidRPr="00AC1794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AC1794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Exercice comptable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67BE3B94" w14:textId="77777777" w:rsidR="00201FCC" w:rsidRPr="00AC1794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AC1794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20</w:t>
            </w:r>
            <w:r w:rsidR="00523CFF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  <w:r w:rsidR="004B05B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0800824C" w14:textId="77777777" w:rsidR="00201FCC" w:rsidRPr="00AC1794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AC1794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20</w:t>
            </w:r>
            <w:r w:rsidR="00523CFF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  <w:r w:rsidR="004B05B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3F79"/>
            <w:vAlign w:val="center"/>
            <w:hideMark/>
          </w:tcPr>
          <w:p w14:paraId="169355CF" w14:textId="77777777" w:rsidR="00201FCC" w:rsidRPr="00AC1794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AC1794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202</w:t>
            </w:r>
            <w:r w:rsidR="004B05B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3</w:t>
            </w:r>
          </w:p>
        </w:tc>
      </w:tr>
      <w:tr w:rsidR="00201FCC" w:rsidRPr="00904C7E" w14:paraId="469DE086" w14:textId="77777777" w:rsidTr="000D7F8F">
        <w:trPr>
          <w:trHeight w:val="1380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1A8442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50BDCF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3F7A"/>
            <w:vAlign w:val="center"/>
            <w:hideMark/>
          </w:tcPr>
          <w:p w14:paraId="338E5BE8" w14:textId="77777777" w:rsidR="00201FCC" w:rsidRPr="00AC1794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AC1794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Chiffre d’affaires global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A579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4472C4"/>
                <w:lang w:eastAsia="fr-FR"/>
              </w:rPr>
            </w:pPr>
            <w:r w:rsidRPr="000418FC">
              <w:rPr>
                <w:rFonts w:ascii="Calibri" w:eastAsia="Times New Roman" w:hAnsi="Calibri" w:cs="Calibri"/>
                <w:color w:val="4472C4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A11D21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4472C4"/>
                <w:lang w:eastAsia="fr-FR"/>
              </w:rPr>
            </w:pPr>
            <w:r w:rsidRPr="000418FC">
              <w:rPr>
                <w:rFonts w:ascii="Calibri" w:eastAsia="Times New Roman" w:hAnsi="Calibri" w:cs="Calibri"/>
                <w:color w:val="4472C4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72C5E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4472C4"/>
                <w:lang w:eastAsia="fr-FR"/>
              </w:rPr>
            </w:pPr>
            <w:r w:rsidRPr="000418FC">
              <w:rPr>
                <w:rFonts w:ascii="Calibri" w:eastAsia="Times New Roman" w:hAnsi="Calibri" w:cs="Calibri"/>
                <w:color w:val="4472C4"/>
                <w:lang w:eastAsia="fr-FR"/>
              </w:rPr>
              <w:t> </w:t>
            </w:r>
          </w:p>
        </w:tc>
      </w:tr>
      <w:tr w:rsidR="00201FCC" w:rsidRPr="00904C7E" w14:paraId="796BFD04" w14:textId="77777777" w:rsidTr="000D7F8F">
        <w:trPr>
          <w:trHeight w:val="1560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1BB4E5F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A563E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3F7A"/>
            <w:vAlign w:val="center"/>
            <w:hideMark/>
          </w:tcPr>
          <w:p w14:paraId="7C8B9084" w14:textId="77777777" w:rsidR="00201FCC" w:rsidRPr="00AC1794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AC1794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Part du chiffre d’affaires en %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 xml:space="preserve"> </w:t>
            </w:r>
            <w:r w:rsidRPr="00A87181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concernant les fournitures, services, ou travaux objet du marché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340BDF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4472C4"/>
                <w:lang w:eastAsia="fr-FR"/>
              </w:rPr>
            </w:pPr>
            <w:r w:rsidRPr="000418FC">
              <w:rPr>
                <w:rFonts w:ascii="Calibri" w:eastAsia="Times New Roman" w:hAnsi="Calibri" w:cs="Calibri"/>
                <w:color w:val="4472C4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4B81D7E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4472C4"/>
                <w:lang w:eastAsia="fr-FR"/>
              </w:rPr>
            </w:pPr>
            <w:r w:rsidRPr="000418FC">
              <w:rPr>
                <w:rFonts w:ascii="Calibri" w:eastAsia="Times New Roman" w:hAnsi="Calibri" w:cs="Calibri"/>
                <w:color w:val="4472C4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01614" w14:textId="77777777" w:rsidR="00201FCC" w:rsidRPr="000418FC" w:rsidRDefault="00201FCC" w:rsidP="000D7F8F">
            <w:pPr>
              <w:jc w:val="center"/>
              <w:rPr>
                <w:rFonts w:ascii="Calibri" w:eastAsia="Times New Roman" w:hAnsi="Calibri" w:cs="Calibri"/>
                <w:color w:val="4472C4"/>
                <w:lang w:eastAsia="fr-FR"/>
              </w:rPr>
            </w:pPr>
            <w:r w:rsidRPr="000418FC">
              <w:rPr>
                <w:rFonts w:ascii="Calibri" w:eastAsia="Times New Roman" w:hAnsi="Calibri" w:cs="Calibri"/>
                <w:color w:val="4472C4"/>
                <w:lang w:eastAsia="fr-FR"/>
              </w:rPr>
              <w:t> </w:t>
            </w:r>
          </w:p>
        </w:tc>
      </w:tr>
      <w:tr w:rsidR="00201FCC" w:rsidRPr="00904C7E" w14:paraId="46CDC763" w14:textId="77777777" w:rsidTr="000D7F8F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D6771E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4472C4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48CB2" w14:textId="77777777" w:rsidR="00201FCC" w:rsidRPr="00904C7E" w:rsidRDefault="00201FCC" w:rsidP="000D7F8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B6577C" w14:textId="77777777" w:rsidR="00201FCC" w:rsidRDefault="00201FCC" w:rsidP="000D7F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  <w:p w14:paraId="2947338C" w14:textId="77777777" w:rsidR="00201FCC" w:rsidRPr="00904C7E" w:rsidRDefault="00201FCC" w:rsidP="000D7F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91534F" w14:textId="77777777" w:rsidR="00201FCC" w:rsidRPr="00904C7E" w:rsidRDefault="00201FCC" w:rsidP="000D7F8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35C230" w14:textId="77777777" w:rsidR="00201FCC" w:rsidRPr="00904C7E" w:rsidRDefault="00201FCC" w:rsidP="000D7F8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675FAB" w14:textId="77777777" w:rsidR="00201FCC" w:rsidRPr="00904C7E" w:rsidRDefault="00201FCC" w:rsidP="000D7F8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01FCC" w:rsidRPr="00904C7E" w14:paraId="5B8E5C5A" w14:textId="77777777" w:rsidTr="000D7F8F">
        <w:trPr>
          <w:trHeight w:val="1180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0301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  <w:t>Effectifs moyens du candidat pour chacune des trois dernières années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9DD63" w14:textId="77777777" w:rsidR="00201FCC" w:rsidRPr="00904C7E" w:rsidRDefault="00201FCC" w:rsidP="00E46E6D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2B2EEB18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Année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41FDC02D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20</w:t>
            </w:r>
            <w:r w:rsidR="00523CFF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  <w:r w:rsidR="004B05B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3EC24AA0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20</w:t>
            </w:r>
            <w:r w:rsidR="00523CFF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  <w:r w:rsidR="004B05B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3EB5B285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20</w:t>
            </w:r>
            <w:r w:rsidR="00523CFF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  <w:r w:rsidR="004B05B9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3</w:t>
            </w:r>
          </w:p>
        </w:tc>
      </w:tr>
      <w:tr w:rsidR="00201FCC" w:rsidRPr="00904C7E" w14:paraId="0B965102" w14:textId="77777777" w:rsidTr="000D7F8F">
        <w:trPr>
          <w:trHeight w:val="1380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BFD5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15818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A"/>
            <w:vAlign w:val="center"/>
            <w:hideMark/>
          </w:tcPr>
          <w:p w14:paraId="205D8B87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Effectifs moyens annuels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 xml:space="preserve"> (en nombre)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88C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A9E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4B81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1E207BEC" w14:textId="77777777" w:rsidTr="000D7F8F">
        <w:trPr>
          <w:trHeight w:val="1256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7599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714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A"/>
            <w:vAlign w:val="center"/>
            <w:hideMark/>
          </w:tcPr>
          <w:p w14:paraId="02020276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 xml:space="preserve">Part du personnel d’encadrement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(en nombre)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1454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9B7C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9AA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28F4D335" w14:textId="77777777" w:rsidTr="000D7F8F">
        <w:trPr>
          <w:trHeight w:val="272"/>
        </w:trPr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ED27E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81E09BD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84299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9E21" w14:textId="77777777" w:rsidR="00201FCC" w:rsidRPr="00904C7E" w:rsidRDefault="00201FCC" w:rsidP="000D7F8F">
            <w:pP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23AD2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542A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</w:tr>
      <w:tr w:rsidR="00201FCC" w:rsidRPr="00904C7E" w14:paraId="1B2A3B8B" w14:textId="77777777" w:rsidTr="000D7F8F">
        <w:trPr>
          <w:trHeight w:val="706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9617" w14:textId="53AB23F2" w:rsidR="00201FCC" w:rsidRPr="00904C7E" w:rsidRDefault="00201FCC" w:rsidP="00E46E6D">
            <w:pPr>
              <w:jc w:val="center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  <w:t xml:space="preserve"> Liste des principales références similaires sur les trois dernières années en rapport avec l’objet du marché</w:t>
            </w:r>
            <w:r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  <w:t>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43599" w14:textId="77777777" w:rsidR="00201FCC" w:rsidRPr="00904C7E" w:rsidRDefault="00201FCC" w:rsidP="00E46E6D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6EB918D4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Référence similaire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4DFA6CBC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1</w:t>
            </w:r>
          </w:p>
        </w:tc>
      </w:tr>
      <w:tr w:rsidR="00201FCC" w:rsidRPr="00904C7E" w14:paraId="7FAFE3A3" w14:textId="77777777" w:rsidTr="000D7F8F">
        <w:trPr>
          <w:trHeight w:val="578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15C5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EEAF9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4C70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Nom du client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ou domaine d’activité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659CD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201FCC" w:rsidRPr="00904C7E" w14:paraId="712D5BDA" w14:textId="77777777" w:rsidTr="000D7F8F">
        <w:trPr>
          <w:trHeight w:val="620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E013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CF61E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C61A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Contact (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nom du référent, 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mail ou téléphone)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E87D2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201FCC" w:rsidRPr="00904C7E" w14:paraId="44F8911C" w14:textId="77777777" w:rsidTr="000D7F8F">
        <w:trPr>
          <w:trHeight w:val="620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AED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600B7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61BF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Année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ou période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09A35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201FCC" w:rsidRPr="00904C7E" w14:paraId="7E553A24" w14:textId="77777777" w:rsidTr="000D7F8F">
        <w:trPr>
          <w:trHeight w:val="668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BF4F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EEEE6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C60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Montant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ou tranche 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en euros HT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81B1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201FCC" w:rsidRPr="00904C7E" w14:paraId="54422B8E" w14:textId="77777777" w:rsidTr="000D7F8F">
        <w:trPr>
          <w:trHeight w:val="620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64ED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96A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C4EE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Description synthétique des prestations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FE21B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201FCC" w:rsidRPr="00904C7E" w14:paraId="7FBD8839" w14:textId="77777777" w:rsidTr="000D7F8F">
        <w:trPr>
          <w:trHeight w:val="629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C945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F1803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F79"/>
            <w:vAlign w:val="center"/>
            <w:hideMark/>
          </w:tcPr>
          <w:p w14:paraId="03F8EA8F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Référence similaire</w:t>
            </w:r>
          </w:p>
        </w:tc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003F79"/>
            <w:vAlign w:val="center"/>
            <w:hideMark/>
          </w:tcPr>
          <w:p w14:paraId="7F4B1DA7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2</w:t>
            </w:r>
          </w:p>
        </w:tc>
      </w:tr>
      <w:tr w:rsidR="00201FCC" w:rsidRPr="00904C7E" w14:paraId="6F426991" w14:textId="77777777" w:rsidTr="000D7F8F">
        <w:trPr>
          <w:trHeight w:val="717"/>
        </w:trPr>
        <w:tc>
          <w:tcPr>
            <w:tcW w:w="169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FFCF4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7D50F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980A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Nom du client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ou domaine d’activité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FD66736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276B8627" w14:textId="77777777" w:rsidTr="000D7F8F">
        <w:trPr>
          <w:trHeight w:val="72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8CF8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EE8AD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253D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Contact (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nom du référent, 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mail ou téléphone)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0E80AE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698D03B2" w14:textId="77777777" w:rsidTr="000D7F8F">
        <w:trPr>
          <w:trHeight w:val="62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65212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5675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78C8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Année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ou période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48265ED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571FD53A" w14:textId="77777777" w:rsidTr="000D7F8F">
        <w:trPr>
          <w:trHeight w:val="693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3B242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A6BB7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07E0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Montant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ou tranche 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en euros HT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141DF4A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69FB4D23" w14:textId="77777777" w:rsidTr="000D7F8F">
        <w:trPr>
          <w:trHeight w:val="62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3E683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F3017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CFFA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Description synthétique des prestations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67B79C5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64F61F82" w14:textId="77777777" w:rsidTr="000D7F8F">
        <w:trPr>
          <w:trHeight w:val="627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B17FF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47B23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3F79"/>
            <w:vAlign w:val="center"/>
            <w:hideMark/>
          </w:tcPr>
          <w:p w14:paraId="73D4BDF6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Référence similaire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3F79"/>
            <w:vAlign w:val="center"/>
            <w:hideMark/>
          </w:tcPr>
          <w:p w14:paraId="438874D0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fr-FR"/>
              </w:rPr>
              <w:t>3</w:t>
            </w:r>
          </w:p>
        </w:tc>
      </w:tr>
      <w:tr w:rsidR="00201FCC" w:rsidRPr="00904C7E" w14:paraId="11EF6DB7" w14:textId="77777777" w:rsidTr="000D7F8F">
        <w:trPr>
          <w:trHeight w:val="73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3B729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6802D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27D8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Nom du client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ou domaine d’activité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658015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6E95266B" w14:textId="77777777" w:rsidTr="000D7F8F">
        <w:trPr>
          <w:trHeight w:val="72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0AEEB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33202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38E3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Contact (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nom du référent, 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mail ou téléphone)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3D4536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403FA4B6" w14:textId="77777777" w:rsidTr="000D7F8F">
        <w:trPr>
          <w:trHeight w:val="62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FD619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56769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D108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Année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ou période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3BE7FD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3D9EB74B" w14:textId="77777777" w:rsidTr="000D7F8F">
        <w:trPr>
          <w:trHeight w:val="678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E9EC0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1447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AA2E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Montant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ou tranche </w:t>
            </w: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en euros HT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707E00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01FCC" w:rsidRPr="00904C7E" w14:paraId="26C1A0C4" w14:textId="77777777" w:rsidTr="000D7F8F">
        <w:trPr>
          <w:trHeight w:val="620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A844D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b/>
                <w:bCs/>
                <w:color w:val="203764"/>
                <w:lang w:eastAsia="fr-F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3F76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6244" w14:textId="77777777" w:rsidR="00201FCC" w:rsidRPr="00904C7E" w:rsidRDefault="00201FCC" w:rsidP="000D7F8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Description synthétique des prestations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A2BA0B8" w14:textId="77777777" w:rsidR="00201FCC" w:rsidRPr="00904C7E" w:rsidRDefault="00201FCC" w:rsidP="000D7F8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4C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14:paraId="6D414496" w14:textId="77777777" w:rsidR="00201FCC" w:rsidRDefault="00201FCC" w:rsidP="00201FCC">
      <w:pPr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</w:pPr>
      <w:r w:rsidRPr="005831F3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fr-FR"/>
        </w:rPr>
        <w:t>*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Le candidat indique ici 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s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es principales références similaires</w:t>
      </w:r>
      <w:r w:rsidRPr="00F16C3E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dans la limite de 3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références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, il peut joindre en annexe ses autres références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détaillées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. 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Le candidat soumis pour ses références à des règles particulières de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RGPD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(protection des données à caractère personnel)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et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/ou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d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e</w:t>
      </w:r>
      <w:r w:rsidRPr="005831F3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secret des affaires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 doit</w:t>
      </w:r>
      <w:r w:rsidRPr="00A87181"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  <w:t xml:space="preserve">, </w:t>
      </w:r>
      <w:r w:rsidRPr="00177DE6"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  <w:t>en tou</w:t>
      </w:r>
      <w:r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  <w:t xml:space="preserve">t </w:t>
      </w:r>
      <w:r w:rsidRPr="00177DE6"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  <w:t xml:space="preserve">état de cause, </w:t>
      </w:r>
      <w:r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  <w:t xml:space="preserve">compléter obligatoirement le domaine d’activité du client, </w:t>
      </w:r>
      <w:r w:rsidRPr="00177DE6"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  <w:t>l’année ou période, le montant ou tranche et la description synthétique des prestations</w:t>
      </w:r>
      <w:r>
        <w:rPr>
          <w:rFonts w:ascii="Calibri" w:eastAsia="Times New Roman" w:hAnsi="Calibri" w:cs="Calibri"/>
          <w:b/>
          <w:bCs/>
          <w:i/>
          <w:iCs/>
          <w:color w:val="FF0000"/>
          <w:sz w:val="22"/>
          <w:szCs w:val="22"/>
          <w:lang w:eastAsia="fr-FR"/>
        </w:rPr>
        <w:t>.</w:t>
      </w:r>
    </w:p>
    <w:p w14:paraId="45AED9E2" w14:textId="678EEC81" w:rsidR="00201FCC" w:rsidRPr="00E46E6D" w:rsidRDefault="00201FCC" w:rsidP="00201FCC">
      <w:pP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</w:pPr>
      <w:r w:rsidRPr="00E42564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 xml:space="preserve">Les références similaires peuvent être prouvées par des attestations du 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client</w:t>
      </w:r>
      <w:r w:rsidRPr="00E42564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  <w:lang w:eastAsia="fr-FR"/>
        </w:rPr>
        <w:t>.</w:t>
      </w:r>
    </w:p>
    <w:p w14:paraId="5FE98FF0" w14:textId="77777777" w:rsidR="00201FCC" w:rsidRDefault="00201FCC" w:rsidP="00201FCC"/>
    <w:p w14:paraId="1E43C60D" w14:textId="77777777" w:rsidR="001F5FFA" w:rsidRPr="00A260EA" w:rsidRDefault="001F5FFA" w:rsidP="001F5FFA">
      <w:pPr>
        <w:pStyle w:val="Titre1"/>
      </w:pPr>
      <w:r w:rsidRPr="001F5FFA">
        <w:t>EXCLUSION DE LA COMMANDE PUBLIQUE</w:t>
      </w:r>
    </w:p>
    <w:p w14:paraId="2911AEBA" w14:textId="77777777" w:rsidR="001F5FFA" w:rsidRDefault="001F5FFA" w:rsidP="001F5FFA"/>
    <w:p w14:paraId="2668CC6B" w14:textId="77777777" w:rsidR="003840DA" w:rsidRDefault="001F5FFA" w:rsidP="001F5FFA">
      <w:pPr>
        <w:rPr>
          <w:sz w:val="22"/>
          <w:szCs w:val="22"/>
        </w:rPr>
      </w:pPr>
      <w:r w:rsidRPr="00906D73">
        <w:rPr>
          <w:sz w:val="22"/>
          <w:szCs w:val="22"/>
        </w:rPr>
        <w:t xml:space="preserve">Le </w:t>
      </w:r>
      <w:r w:rsidR="00BC6E34">
        <w:rPr>
          <w:sz w:val="22"/>
          <w:szCs w:val="22"/>
        </w:rPr>
        <w:t>sous-traitant</w:t>
      </w:r>
      <w:r w:rsidRPr="00906D73">
        <w:rPr>
          <w:sz w:val="22"/>
          <w:szCs w:val="22"/>
        </w:rPr>
        <w:t xml:space="preserve"> déclare sur l’honneur</w:t>
      </w:r>
      <w:r w:rsidR="003840DA">
        <w:rPr>
          <w:sz w:val="22"/>
          <w:szCs w:val="22"/>
        </w:rPr>
        <w:t> :</w:t>
      </w:r>
    </w:p>
    <w:p w14:paraId="1D76FD37" w14:textId="77777777" w:rsidR="003840DA" w:rsidRPr="00227F23" w:rsidRDefault="003840DA" w:rsidP="003840DA">
      <w:pPr>
        <w:pStyle w:val="Paragraphedeliste"/>
        <w:numPr>
          <w:ilvl w:val="0"/>
          <w:numId w:val="34"/>
        </w:numPr>
        <w:rPr>
          <w:sz w:val="22"/>
          <w:szCs w:val="22"/>
        </w:rPr>
      </w:pPr>
      <w:r w:rsidRPr="009D4845">
        <w:rPr>
          <w:sz w:val="22"/>
          <w:szCs w:val="22"/>
        </w:rPr>
        <w:t xml:space="preserve">ne pas entrer dans l’un des cas d’exclusion prévus aux </w:t>
      </w:r>
      <w:hyperlink r:id="rId20" w:history="1">
        <w:r w:rsidRPr="00227F23">
          <w:rPr>
            <w:rStyle w:val="Lienhypertexte"/>
            <w:sz w:val="22"/>
            <w:szCs w:val="22"/>
          </w:rPr>
          <w:t>articles L. 2141-1 à L. 2141-5</w:t>
        </w:r>
      </w:hyperlink>
      <w:r w:rsidRPr="009D4845">
        <w:rPr>
          <w:sz w:val="22"/>
          <w:szCs w:val="22"/>
        </w:rPr>
        <w:t xml:space="preserve"> ou aux </w:t>
      </w:r>
      <w:hyperlink r:id="rId21" w:history="1">
        <w:r w:rsidRPr="00227F23">
          <w:rPr>
            <w:rStyle w:val="Lienhypertexte"/>
            <w:sz w:val="22"/>
            <w:szCs w:val="22"/>
          </w:rPr>
          <w:t>articles L. 2141-7 à L. 2141-10</w:t>
        </w:r>
      </w:hyperlink>
      <w:r w:rsidRPr="009D4845">
        <w:rPr>
          <w:sz w:val="22"/>
          <w:szCs w:val="22"/>
        </w:rPr>
        <w:t xml:space="preserve"> du code de la commande publique (*) ;</w:t>
      </w:r>
    </w:p>
    <w:p w14:paraId="78DCE05F" w14:textId="77777777" w:rsidR="003840DA" w:rsidRDefault="003840DA" w:rsidP="003840DA">
      <w:pPr>
        <w:pStyle w:val="Paragraphedeliste"/>
        <w:numPr>
          <w:ilvl w:val="0"/>
          <w:numId w:val="34"/>
        </w:numPr>
        <w:rPr>
          <w:sz w:val="22"/>
          <w:szCs w:val="22"/>
        </w:rPr>
      </w:pPr>
      <w:proofErr w:type="gramStart"/>
      <w:r w:rsidRPr="009D4845">
        <w:rPr>
          <w:sz w:val="22"/>
          <w:szCs w:val="22"/>
        </w:rPr>
        <w:t>être</w:t>
      </w:r>
      <w:proofErr w:type="gramEnd"/>
      <w:r w:rsidRPr="009D4845">
        <w:rPr>
          <w:sz w:val="22"/>
          <w:szCs w:val="22"/>
        </w:rPr>
        <w:t xml:space="preserve"> en règle au regard des articles L. 5212-1 à L. 5212-11 du code du travail concernant l’emploi de travailleurs handicapés</w:t>
      </w:r>
      <w:r>
        <w:rPr>
          <w:sz w:val="22"/>
          <w:szCs w:val="22"/>
        </w:rPr>
        <w:t>,</w:t>
      </w:r>
    </w:p>
    <w:p w14:paraId="4C98A1F5" w14:textId="77777777" w:rsidR="003840DA" w:rsidRPr="009D4845" w:rsidRDefault="003840DA" w:rsidP="003840DA">
      <w:pPr>
        <w:pStyle w:val="Paragraphedeliste"/>
        <w:numPr>
          <w:ilvl w:val="0"/>
          <w:numId w:val="34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ne</w:t>
      </w:r>
      <w:proofErr w:type="gramEnd"/>
      <w:r>
        <w:rPr>
          <w:sz w:val="22"/>
          <w:szCs w:val="22"/>
        </w:rPr>
        <w:t xml:space="preserve"> pas entrer dans l’un des cas d’exclusion prévus par le règlement (UE) n°2022/576 du Conseil du 8 avril 2022 concernant des mesures restrictives eu égard aux actions de la Russie déstabilisant la situation en Ukraine.</w:t>
      </w:r>
    </w:p>
    <w:p w14:paraId="168A212D" w14:textId="77777777" w:rsidR="001F5FFA" w:rsidRPr="00906D73" w:rsidRDefault="001F5FFA" w:rsidP="001F5FFA">
      <w:pPr>
        <w:rPr>
          <w:sz w:val="22"/>
          <w:szCs w:val="22"/>
        </w:rPr>
      </w:pPr>
    </w:p>
    <w:p w14:paraId="4C2787C6" w14:textId="77777777" w:rsidR="001F5FFA" w:rsidRPr="00906D73" w:rsidRDefault="001F5FFA" w:rsidP="001F5FFA">
      <w:pPr>
        <w:rPr>
          <w:sz w:val="22"/>
          <w:szCs w:val="22"/>
        </w:rPr>
      </w:pPr>
      <w:r w:rsidRPr="00906D73">
        <w:rPr>
          <w:sz w:val="22"/>
          <w:szCs w:val="22"/>
        </w:rPr>
        <w:t xml:space="preserve">Afin d’attester que le </w:t>
      </w:r>
      <w:r w:rsidR="00815B69">
        <w:rPr>
          <w:sz w:val="22"/>
          <w:szCs w:val="22"/>
        </w:rPr>
        <w:t>sous-traitant</w:t>
      </w:r>
      <w:r w:rsidRPr="00906D73">
        <w:rPr>
          <w:sz w:val="22"/>
          <w:szCs w:val="22"/>
        </w:rPr>
        <w:t xml:space="preserve"> n’est pas dans un de ces cas d’exclusion, </w:t>
      </w:r>
      <w:r w:rsidRPr="00906D73">
        <w:rPr>
          <w:rFonts w:cs="Times New Roman (Corps CS)"/>
          <w:b/>
          <w:bCs/>
          <w:color w:val="E41D4B"/>
          <w:sz w:val="28"/>
          <w:szCs w:val="26"/>
          <w:u w:val="single"/>
        </w:rPr>
        <w:t>cocher la case suivante </w:t>
      </w:r>
      <w:r w:rsidRPr="00906D73">
        <w:rPr>
          <w:rFonts w:cs="Times New Roman (Corps CS)"/>
          <w:b/>
          <w:bCs/>
          <w:color w:val="E41D4B"/>
          <w:sz w:val="28"/>
          <w:szCs w:val="26"/>
        </w:rPr>
        <w:t xml:space="preserve">: </w:t>
      </w:r>
      <w:r w:rsidRPr="00906D73">
        <w:rPr>
          <w:rFonts w:cs="Times New Roman (Corps CS)"/>
          <w:b/>
          <w:bCs/>
          <w:color w:val="E41D4B"/>
          <w:sz w:val="28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6D73">
        <w:rPr>
          <w:rFonts w:cs="Times New Roman (Corps CS)"/>
          <w:b/>
          <w:bCs/>
          <w:color w:val="E41D4B"/>
          <w:sz w:val="28"/>
          <w:szCs w:val="26"/>
        </w:rPr>
        <w:instrText xml:space="preserve"> FORMCHECKBOX </w:instrText>
      </w:r>
      <w:r w:rsidRPr="00906D73">
        <w:rPr>
          <w:rFonts w:cs="Times New Roman (Corps CS)"/>
          <w:b/>
          <w:bCs/>
          <w:color w:val="E41D4B"/>
          <w:sz w:val="28"/>
          <w:szCs w:val="26"/>
        </w:rPr>
      </w:r>
      <w:r w:rsidRPr="00906D73">
        <w:rPr>
          <w:rFonts w:cs="Times New Roman (Corps CS)"/>
          <w:b/>
          <w:bCs/>
          <w:color w:val="E41D4B"/>
          <w:sz w:val="28"/>
          <w:szCs w:val="26"/>
        </w:rPr>
        <w:fldChar w:fldCharType="separate"/>
      </w:r>
      <w:r w:rsidRPr="00906D73">
        <w:rPr>
          <w:rFonts w:cs="Times New Roman (Corps CS)"/>
          <w:b/>
          <w:bCs/>
          <w:color w:val="E41D4B"/>
          <w:sz w:val="28"/>
          <w:szCs w:val="26"/>
        </w:rPr>
        <w:fldChar w:fldCharType="end"/>
      </w:r>
    </w:p>
    <w:p w14:paraId="23909B43" w14:textId="77777777" w:rsidR="001F5FFA" w:rsidRPr="00906D73" w:rsidRDefault="001F5FFA" w:rsidP="001F5FFA">
      <w:pPr>
        <w:rPr>
          <w:sz w:val="22"/>
          <w:szCs w:val="22"/>
        </w:rPr>
      </w:pPr>
    </w:p>
    <w:p w14:paraId="7DA11521" w14:textId="77777777" w:rsidR="001F5FFA" w:rsidRDefault="001F5FFA" w:rsidP="001F5FFA">
      <w:pPr>
        <w:rPr>
          <w:sz w:val="22"/>
          <w:szCs w:val="22"/>
        </w:rPr>
      </w:pPr>
      <w:r w:rsidRPr="00906D73">
        <w:rPr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22" w:history="1">
        <w:r w:rsidRPr="00906D73">
          <w:rPr>
            <w:rStyle w:val="Lienhypertexte"/>
            <w:sz w:val="22"/>
            <w:szCs w:val="22"/>
          </w:rPr>
          <w:t>articles L. 2141-1 à L. 2141-5</w:t>
        </w:r>
      </w:hyperlink>
      <w:r w:rsidRPr="00906D73">
        <w:rPr>
          <w:sz w:val="22"/>
          <w:szCs w:val="22"/>
        </w:rPr>
        <w:t xml:space="preserve">, aux </w:t>
      </w:r>
      <w:hyperlink r:id="rId23" w:history="1">
        <w:r w:rsidRPr="00906D73">
          <w:rPr>
            <w:rStyle w:val="Lienhypertexte"/>
            <w:sz w:val="22"/>
            <w:szCs w:val="22"/>
          </w:rPr>
          <w:t>articles L. 2141-7 à L. 2141-10</w:t>
        </w:r>
      </w:hyperlink>
      <w:r w:rsidRPr="00906D73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906D73">
        <w:rPr>
          <w:sz w:val="22"/>
          <w:szCs w:val="22"/>
        </w:rPr>
        <w:t xml:space="preserve">u </w:t>
      </w:r>
      <w:r w:rsidR="0061477F">
        <w:rPr>
          <w:sz w:val="22"/>
          <w:szCs w:val="22"/>
        </w:rPr>
        <w:t>CCP</w:t>
      </w:r>
      <w:r w:rsidRPr="00906D73">
        <w:rPr>
          <w:sz w:val="22"/>
          <w:szCs w:val="22"/>
        </w:rPr>
        <w:t>, il informe sans délai l'</w:t>
      </w:r>
      <w:r w:rsidR="00F07827">
        <w:rPr>
          <w:sz w:val="22"/>
          <w:szCs w:val="22"/>
        </w:rPr>
        <w:t>A</w:t>
      </w:r>
      <w:r w:rsidRPr="00906D73">
        <w:rPr>
          <w:sz w:val="22"/>
          <w:szCs w:val="22"/>
        </w:rPr>
        <w:t>cheteur de ce changement de situation.</w:t>
      </w:r>
    </w:p>
    <w:p w14:paraId="27B4913F" w14:textId="77777777" w:rsidR="001F5FFA" w:rsidRDefault="001F5FFA" w:rsidP="001F5FFA">
      <w:pPr>
        <w:rPr>
          <w:sz w:val="22"/>
          <w:szCs w:val="22"/>
        </w:rPr>
      </w:pPr>
    </w:p>
    <w:p w14:paraId="5534D3E9" w14:textId="77777777" w:rsidR="00730392" w:rsidRPr="00450027" w:rsidRDefault="001F5FFA">
      <w:pPr>
        <w:rPr>
          <w:rFonts w:cstheme="minorHAnsi"/>
          <w:b/>
          <w:bCs/>
          <w:color w:val="FFFFFF" w:themeColor="background1"/>
          <w:sz w:val="22"/>
          <w:szCs w:val="22"/>
          <w:shd w:val="clear" w:color="auto" w:fill="003F7A"/>
        </w:rPr>
      </w:pPr>
      <w:r w:rsidRPr="00216F8B">
        <w:rPr>
          <w:rFonts w:cstheme="minorHAnsi"/>
          <w:sz w:val="22"/>
          <w:szCs w:val="22"/>
        </w:rPr>
        <w:t xml:space="preserve">Pour tout </w:t>
      </w:r>
      <w:r w:rsidR="00D12A04">
        <w:rPr>
          <w:rFonts w:cstheme="minorHAnsi"/>
          <w:sz w:val="22"/>
          <w:szCs w:val="22"/>
        </w:rPr>
        <w:t>sous-traitant</w:t>
      </w:r>
      <w:r w:rsidRPr="00216F8B">
        <w:rPr>
          <w:rFonts w:cstheme="minorHAnsi"/>
          <w:sz w:val="22"/>
          <w:szCs w:val="22"/>
        </w:rPr>
        <w:t xml:space="preserve"> qui serait concerné par les exclusions visées à l’alinéa ci-dessus, </w:t>
      </w:r>
      <w:r w:rsidRPr="00AC1794">
        <w:rPr>
          <w:rFonts w:cstheme="minorHAnsi"/>
          <w:b/>
          <w:bCs/>
          <w:sz w:val="22"/>
          <w:szCs w:val="22"/>
        </w:rPr>
        <w:t xml:space="preserve">le </w:t>
      </w:r>
      <w:r w:rsidR="00F07827">
        <w:rPr>
          <w:rFonts w:cstheme="minorHAnsi"/>
          <w:b/>
          <w:bCs/>
          <w:sz w:val="22"/>
          <w:szCs w:val="22"/>
        </w:rPr>
        <w:t>T</w:t>
      </w:r>
      <w:r w:rsidR="00730362">
        <w:rPr>
          <w:rFonts w:cstheme="minorHAnsi"/>
          <w:b/>
          <w:bCs/>
          <w:sz w:val="22"/>
          <w:szCs w:val="22"/>
        </w:rPr>
        <w:t>itulaire/soumissionnaire transmet à l’Acheteur</w:t>
      </w:r>
      <w:r w:rsidRPr="00216F8B">
        <w:rPr>
          <w:rFonts w:cstheme="minorHAnsi"/>
          <w:sz w:val="22"/>
          <w:szCs w:val="22"/>
        </w:rPr>
        <w:t xml:space="preserve"> un courrier </w:t>
      </w:r>
      <w:r w:rsidR="00E643E7">
        <w:rPr>
          <w:rFonts w:cstheme="minorHAnsi"/>
          <w:sz w:val="22"/>
          <w:szCs w:val="22"/>
        </w:rPr>
        <w:t>accompagné des justificatifs</w:t>
      </w:r>
      <w:r w:rsidR="00E643E7" w:rsidRPr="00216F8B">
        <w:rPr>
          <w:rFonts w:cstheme="minorHAnsi"/>
          <w:sz w:val="22"/>
          <w:szCs w:val="22"/>
        </w:rPr>
        <w:t xml:space="preserve"> </w:t>
      </w:r>
      <w:r w:rsidRPr="00216F8B">
        <w:rPr>
          <w:rFonts w:cstheme="minorHAnsi"/>
          <w:sz w:val="22"/>
          <w:szCs w:val="22"/>
        </w:rPr>
        <w:t xml:space="preserve">détaillant les mesures correctrices </w:t>
      </w:r>
      <w:r w:rsidR="00AC7AAA">
        <w:rPr>
          <w:rFonts w:cstheme="minorHAnsi"/>
          <w:sz w:val="22"/>
          <w:szCs w:val="22"/>
        </w:rPr>
        <w:t>ou d’auto-apurement</w:t>
      </w:r>
      <w:r w:rsidR="00AC7AAA" w:rsidRPr="00216F8B">
        <w:rPr>
          <w:rFonts w:cstheme="minorHAnsi"/>
          <w:sz w:val="22"/>
          <w:szCs w:val="22"/>
        </w:rPr>
        <w:t xml:space="preserve"> </w:t>
      </w:r>
      <w:r w:rsidRPr="00216F8B">
        <w:rPr>
          <w:rFonts w:cstheme="minorHAnsi"/>
          <w:sz w:val="22"/>
          <w:szCs w:val="22"/>
        </w:rPr>
        <w:t>mises en place pour supprimer les problématiques rencontrées.</w:t>
      </w:r>
      <w:r w:rsidR="001C35EE" w:rsidRPr="00450027">
        <w:rPr>
          <w:rFonts w:cstheme="minorHAnsi"/>
          <w:b/>
          <w:bCs/>
          <w:color w:val="FFFFFF" w:themeColor="background1"/>
          <w:sz w:val="22"/>
          <w:szCs w:val="22"/>
          <w:shd w:val="clear" w:color="auto" w:fill="003F7A"/>
        </w:rPr>
        <w:br w:type="page"/>
      </w:r>
    </w:p>
    <w:p w14:paraId="66B26A0F" w14:textId="77777777" w:rsidR="00456AEF" w:rsidRPr="00A260EA" w:rsidRDefault="00456AEF" w:rsidP="00456AEF">
      <w:pPr>
        <w:pStyle w:val="Titre1"/>
      </w:pPr>
      <w:r>
        <w:lastRenderedPageBreak/>
        <w:t>Cession pour nantissement des créances résultant du marché public</w:t>
      </w:r>
    </w:p>
    <w:p w14:paraId="659BA82D" w14:textId="77777777" w:rsidR="00456AEF" w:rsidRDefault="00456AEF">
      <w:pPr>
        <w:rPr>
          <w:sz w:val="22"/>
          <w:szCs w:val="22"/>
        </w:rPr>
      </w:pPr>
    </w:p>
    <w:p w14:paraId="1F8FA150" w14:textId="77777777" w:rsidR="006B2E20" w:rsidRDefault="006B2E20" w:rsidP="00F3687E">
      <w:pPr>
        <w:rPr>
          <w:sz w:val="22"/>
          <w:szCs w:val="22"/>
        </w:rPr>
      </w:pPr>
      <w:r>
        <w:rPr>
          <w:sz w:val="22"/>
          <w:szCs w:val="22"/>
        </w:rPr>
        <w:t xml:space="preserve">Le sous-traitant qui a été accepté et dont les conditions de paiement ont été </w:t>
      </w:r>
      <w:r w:rsidR="001C71C2">
        <w:rPr>
          <w:sz w:val="22"/>
          <w:szCs w:val="22"/>
        </w:rPr>
        <w:t xml:space="preserve">agréées peut céder ou nantir </w:t>
      </w:r>
      <w:r w:rsidR="00F3687E" w:rsidRPr="00F3687E">
        <w:rPr>
          <w:sz w:val="22"/>
          <w:szCs w:val="22"/>
        </w:rPr>
        <w:t>à</w:t>
      </w:r>
      <w:r w:rsidR="00F3687E">
        <w:rPr>
          <w:sz w:val="22"/>
          <w:szCs w:val="22"/>
        </w:rPr>
        <w:t xml:space="preserve"> </w:t>
      </w:r>
      <w:r w:rsidR="00F3687E" w:rsidRPr="00F3687E">
        <w:rPr>
          <w:sz w:val="22"/>
          <w:szCs w:val="22"/>
        </w:rPr>
        <w:t>concurrence du montant des prestations qui lui sont réglées directement, tout ou partie de sa créance</w:t>
      </w:r>
      <w:r w:rsidR="004904A2">
        <w:rPr>
          <w:sz w:val="22"/>
          <w:szCs w:val="22"/>
        </w:rPr>
        <w:t>.</w:t>
      </w:r>
    </w:p>
    <w:p w14:paraId="642C412B" w14:textId="77777777" w:rsidR="004904A2" w:rsidRDefault="004904A2" w:rsidP="00F3687E">
      <w:pPr>
        <w:rPr>
          <w:sz w:val="22"/>
          <w:szCs w:val="22"/>
        </w:rPr>
      </w:pPr>
    </w:p>
    <w:p w14:paraId="10CCF6ED" w14:textId="77777777" w:rsidR="004904A2" w:rsidRDefault="004904A2" w:rsidP="00F3687E">
      <w:pPr>
        <w:rPr>
          <w:sz w:val="22"/>
          <w:szCs w:val="22"/>
        </w:rPr>
      </w:pPr>
      <w:r w:rsidRPr="00467830">
        <w:rPr>
          <w:sz w:val="22"/>
          <w:szCs w:val="22"/>
          <w:u w:val="single"/>
        </w:rPr>
        <w:t xml:space="preserve">Cette partie ne concerne que les déclarations de </w:t>
      </w:r>
      <w:r w:rsidR="0006799F" w:rsidRPr="00467830">
        <w:rPr>
          <w:sz w:val="22"/>
          <w:szCs w:val="22"/>
          <w:u w:val="single"/>
        </w:rPr>
        <w:t>sous-traitance effectuées après notification</w:t>
      </w:r>
      <w:r w:rsidR="0006799F">
        <w:rPr>
          <w:sz w:val="22"/>
          <w:szCs w:val="22"/>
        </w:rPr>
        <w:t>.</w:t>
      </w:r>
      <w:r w:rsidR="00EC47C8">
        <w:rPr>
          <w:sz w:val="22"/>
          <w:szCs w:val="22"/>
        </w:rPr>
        <w:t xml:space="preserve"> </w:t>
      </w:r>
      <w:r w:rsidR="00C2221B">
        <w:rPr>
          <w:sz w:val="22"/>
          <w:szCs w:val="22"/>
        </w:rPr>
        <w:t xml:space="preserve">Le </w:t>
      </w:r>
      <w:r w:rsidR="00052FA8">
        <w:rPr>
          <w:sz w:val="22"/>
          <w:szCs w:val="22"/>
        </w:rPr>
        <w:t>T</w:t>
      </w:r>
      <w:r w:rsidR="00C2221B">
        <w:rPr>
          <w:sz w:val="22"/>
          <w:szCs w:val="22"/>
        </w:rPr>
        <w:t>itulaire peu</w:t>
      </w:r>
      <w:r w:rsidR="000A0F4F">
        <w:rPr>
          <w:sz w:val="22"/>
          <w:szCs w:val="22"/>
        </w:rPr>
        <w:t>t</w:t>
      </w:r>
      <w:r w:rsidR="00C2221B">
        <w:rPr>
          <w:sz w:val="22"/>
          <w:szCs w:val="22"/>
        </w:rPr>
        <w:t xml:space="preserve"> </w:t>
      </w:r>
      <w:r w:rsidR="00A87E03">
        <w:rPr>
          <w:sz w:val="22"/>
          <w:szCs w:val="22"/>
        </w:rPr>
        <w:t>néanmoins expressément demander</w:t>
      </w:r>
      <w:r w:rsidR="00C2221B">
        <w:rPr>
          <w:sz w:val="22"/>
          <w:szCs w:val="22"/>
        </w:rPr>
        <w:t xml:space="preserve"> que les documents mentionnés ci-après soient annexés à la présente déclaration. </w:t>
      </w:r>
      <w:r w:rsidR="00052FA8">
        <w:rPr>
          <w:sz w:val="22"/>
          <w:szCs w:val="22"/>
        </w:rPr>
        <w:t>Le cas échéant, le Titulaire indiquera uniquement si la présente déclaration constitue un acte spécial ou une acte spécial modificatif (</w:t>
      </w:r>
      <w:r w:rsidR="00052FA8" w:rsidRPr="00467830">
        <w:rPr>
          <w:i/>
          <w:iCs/>
          <w:sz w:val="22"/>
          <w:szCs w:val="22"/>
          <w:u w:val="single"/>
        </w:rPr>
        <w:t>cas</w:t>
      </w:r>
      <w:r w:rsidR="00D827FF" w:rsidRPr="00467830">
        <w:rPr>
          <w:i/>
          <w:iCs/>
          <w:sz w:val="22"/>
          <w:szCs w:val="22"/>
          <w:u w:val="single"/>
        </w:rPr>
        <w:t>e</w:t>
      </w:r>
      <w:r w:rsidR="00052FA8" w:rsidRPr="00467830">
        <w:rPr>
          <w:i/>
          <w:iCs/>
          <w:sz w:val="22"/>
          <w:szCs w:val="22"/>
          <w:u w:val="single"/>
        </w:rPr>
        <w:t xml:space="preserve"> à cocher</w:t>
      </w:r>
      <w:r w:rsidR="00052FA8">
        <w:rPr>
          <w:sz w:val="22"/>
          <w:szCs w:val="22"/>
        </w:rPr>
        <w:t>)</w:t>
      </w:r>
      <w:r w:rsidR="00D827FF">
        <w:rPr>
          <w:sz w:val="22"/>
          <w:szCs w:val="22"/>
        </w:rPr>
        <w:t>.</w:t>
      </w:r>
    </w:p>
    <w:p w14:paraId="22298F95" w14:textId="77777777" w:rsidR="00DD3C01" w:rsidRDefault="00DD3C01" w:rsidP="00F3687E">
      <w:pPr>
        <w:rPr>
          <w:sz w:val="22"/>
          <w:szCs w:val="22"/>
        </w:rPr>
      </w:pPr>
    </w:p>
    <w:p w14:paraId="2F76046C" w14:textId="403054F4" w:rsidR="0041449D" w:rsidRPr="00B46868" w:rsidRDefault="00E46E6D">
      <w:pPr>
        <w:rPr>
          <w:b/>
          <w:bCs/>
          <w:i/>
          <w:iCs/>
          <w:color w:val="FF0000"/>
          <w:sz w:val="20"/>
          <w:szCs w:val="20"/>
        </w:rPr>
      </w:pPr>
      <w:r>
        <w:rPr>
          <w:b/>
          <w:bCs/>
          <w:i/>
          <w:iCs/>
          <w:color w:val="FF0000"/>
          <w:sz w:val="20"/>
          <w:szCs w:val="20"/>
        </w:rPr>
        <w:t>Ne c</w:t>
      </w:r>
      <w:r w:rsidR="00CF4464" w:rsidRPr="00B46868">
        <w:rPr>
          <w:b/>
          <w:bCs/>
          <w:i/>
          <w:iCs/>
          <w:color w:val="FF0000"/>
          <w:sz w:val="20"/>
          <w:szCs w:val="20"/>
        </w:rPr>
        <w:t>ompléter</w:t>
      </w:r>
      <w:r w:rsidR="00534E3D">
        <w:rPr>
          <w:b/>
          <w:bCs/>
          <w:i/>
          <w:iCs/>
          <w:color w:val="FF0000"/>
          <w:sz w:val="20"/>
          <w:szCs w:val="20"/>
        </w:rPr>
        <w:t xml:space="preserve"> cette partie</w:t>
      </w:r>
      <w:r w:rsidR="00CF4464" w:rsidRPr="00B46868">
        <w:rPr>
          <w:b/>
          <w:bCs/>
          <w:i/>
          <w:iCs/>
          <w:color w:val="FF0000"/>
          <w:sz w:val="20"/>
          <w:szCs w:val="20"/>
        </w:rPr>
        <w:t xml:space="preserve"> qu’en cas de déclaration de sous-traitance</w:t>
      </w:r>
      <w:r w:rsidR="0041449D" w:rsidRPr="00B46868">
        <w:rPr>
          <w:b/>
          <w:bCs/>
          <w:i/>
          <w:iCs/>
          <w:color w:val="FF0000"/>
          <w:sz w:val="20"/>
          <w:szCs w:val="20"/>
        </w:rPr>
        <w:t xml:space="preserve"> après notification</w:t>
      </w:r>
    </w:p>
    <w:p w14:paraId="5D946D0A" w14:textId="77777777" w:rsidR="0041449D" w:rsidRDefault="0041449D" w:rsidP="0041449D">
      <w:pPr>
        <w:spacing w:before="240"/>
        <w:rPr>
          <w:rFonts w:cs="Arial"/>
          <w:sz w:val="22"/>
          <w:szCs w:val="22"/>
        </w:rPr>
      </w:pPr>
      <w:r w:rsidRPr="00B46868">
        <w:rPr>
          <w:rFonts w:cs="Arial"/>
          <w:b/>
          <w:sz w:val="22"/>
          <w:szCs w:val="22"/>
        </w:rPr>
        <w:t>1</w:t>
      </w:r>
      <w:r w:rsidRPr="00B46868">
        <w:rPr>
          <w:rFonts w:cs="Arial"/>
          <w:b/>
          <w:sz w:val="22"/>
          <w:szCs w:val="22"/>
          <w:vertAlign w:val="superscript"/>
        </w:rPr>
        <w:t>ère</w:t>
      </w:r>
      <w:r w:rsidRPr="00B46868">
        <w:rPr>
          <w:rFonts w:cs="Arial"/>
          <w:b/>
          <w:sz w:val="22"/>
          <w:szCs w:val="22"/>
        </w:rPr>
        <w:t xml:space="preserve"> hypothèse</w:t>
      </w:r>
      <w:r w:rsidR="00B46868">
        <w:rPr>
          <w:rFonts w:cs="Arial"/>
          <w:sz w:val="22"/>
          <w:szCs w:val="22"/>
        </w:rPr>
        <w:t xml:space="preserve"> : </w:t>
      </w:r>
      <w:r w:rsidRPr="00B46868">
        <w:rPr>
          <w:rFonts w:cs="Arial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 w:val="20"/>
              <w:default w:val="0"/>
            </w:checkBox>
          </w:ffData>
        </w:fldChar>
      </w:r>
      <w:r w:rsidRPr="00B46868">
        <w:rPr>
          <w:rFonts w:cs="Arial"/>
          <w:sz w:val="22"/>
          <w:szCs w:val="22"/>
        </w:rPr>
        <w:instrText xml:space="preserve"> FORMCHECKBOX </w:instrText>
      </w:r>
      <w:r w:rsidRPr="00B46868">
        <w:rPr>
          <w:rFonts w:cs="Arial"/>
          <w:sz w:val="22"/>
          <w:szCs w:val="22"/>
        </w:rPr>
      </w:r>
      <w:r w:rsidRPr="00B46868">
        <w:rPr>
          <w:rFonts w:cs="Arial"/>
          <w:sz w:val="22"/>
          <w:szCs w:val="22"/>
        </w:rPr>
        <w:fldChar w:fldCharType="separate"/>
      </w:r>
      <w:r w:rsidRPr="00B46868">
        <w:rPr>
          <w:rFonts w:cs="Arial"/>
          <w:sz w:val="22"/>
          <w:szCs w:val="22"/>
        </w:rPr>
        <w:fldChar w:fldCharType="end"/>
      </w:r>
      <w:r w:rsidRPr="00B46868">
        <w:rPr>
          <w:rFonts w:cs="Arial"/>
          <w:sz w:val="22"/>
          <w:szCs w:val="22"/>
        </w:rPr>
        <w:t xml:space="preserve"> La présente déclaration de sous-traitance constitue un </w:t>
      </w:r>
      <w:r w:rsidRPr="00B46868">
        <w:rPr>
          <w:rFonts w:cs="Arial"/>
          <w:b/>
          <w:sz w:val="22"/>
          <w:szCs w:val="22"/>
        </w:rPr>
        <w:t>acte spécial</w:t>
      </w:r>
      <w:r w:rsidRPr="00B46868">
        <w:rPr>
          <w:rFonts w:cs="Arial"/>
          <w:sz w:val="22"/>
          <w:szCs w:val="22"/>
        </w:rPr>
        <w:t xml:space="preserve">. </w:t>
      </w:r>
    </w:p>
    <w:p w14:paraId="2227EF41" w14:textId="77777777" w:rsidR="001564C8" w:rsidRDefault="003A1538" w:rsidP="00B46868">
      <w:pPr>
        <w:spacing w:before="240"/>
        <w:rPr>
          <w:rFonts w:cs="Arial"/>
          <w:iCs/>
          <w:sz w:val="22"/>
          <w:szCs w:val="22"/>
        </w:rPr>
      </w:pPr>
      <w:r>
        <w:rPr>
          <w:rFonts w:cs="Arial"/>
          <w:sz w:val="22"/>
          <w:szCs w:val="22"/>
        </w:rPr>
        <w:t>L</w:t>
      </w:r>
      <w:r w:rsidR="0041449D" w:rsidRPr="00B46868">
        <w:rPr>
          <w:rFonts w:cs="Arial"/>
          <w:sz w:val="22"/>
          <w:szCs w:val="22"/>
        </w:rPr>
        <w:t xml:space="preserve">e </w:t>
      </w:r>
      <w:r w:rsidR="005663EF">
        <w:rPr>
          <w:rFonts w:cs="Arial"/>
          <w:sz w:val="22"/>
          <w:szCs w:val="22"/>
        </w:rPr>
        <w:t>T</w:t>
      </w:r>
      <w:r w:rsidR="0041449D" w:rsidRPr="00B46868">
        <w:rPr>
          <w:rFonts w:cs="Arial"/>
          <w:sz w:val="22"/>
          <w:szCs w:val="22"/>
        </w:rPr>
        <w:t xml:space="preserve">itulaire </w:t>
      </w:r>
      <w:r>
        <w:rPr>
          <w:rFonts w:cs="Arial"/>
          <w:sz w:val="22"/>
          <w:szCs w:val="22"/>
        </w:rPr>
        <w:t>atteste</w:t>
      </w:r>
      <w:r w:rsidR="005F0092" w:rsidRPr="00B46868">
        <w:rPr>
          <w:rFonts w:cs="Arial"/>
          <w:sz w:val="22"/>
          <w:szCs w:val="22"/>
        </w:rPr>
        <w:t xml:space="preserve"> </w:t>
      </w:r>
      <w:r w:rsidR="0041449D" w:rsidRPr="00B46868">
        <w:rPr>
          <w:rFonts w:cs="Arial"/>
          <w:iCs/>
          <w:sz w:val="22"/>
          <w:szCs w:val="22"/>
        </w:rPr>
        <w:t>qu'aucune cession ni aucun nantissement de créances résultant du marché public ne font obstacle au paiement direct du sous</w:t>
      </w:r>
      <w:r w:rsidR="0041449D" w:rsidRPr="00B46868">
        <w:rPr>
          <w:rFonts w:cs="Arial"/>
          <w:iCs/>
          <w:sz w:val="22"/>
          <w:szCs w:val="22"/>
        </w:rPr>
        <w:noBreakHyphen/>
        <w:t>traitant, dans les conditions prévues à l'</w:t>
      </w:r>
      <w:hyperlink r:id="rId24" w:history="1">
        <w:r w:rsidR="0041449D" w:rsidRPr="00B46868">
          <w:rPr>
            <w:rStyle w:val="Lienhypertexte"/>
            <w:rFonts w:cs="Arial"/>
            <w:iCs/>
            <w:sz w:val="22"/>
            <w:szCs w:val="22"/>
          </w:rPr>
          <w:t>article R. 2193-22</w:t>
        </w:r>
      </w:hyperlink>
      <w:r w:rsidR="0041449D" w:rsidRPr="00B46868">
        <w:rPr>
          <w:rFonts w:cs="Arial"/>
          <w:iCs/>
          <w:sz w:val="22"/>
          <w:szCs w:val="22"/>
        </w:rPr>
        <w:t xml:space="preserve"> du </w:t>
      </w:r>
      <w:r w:rsidR="00682CD2">
        <w:rPr>
          <w:rFonts w:cs="Arial"/>
          <w:iCs/>
          <w:sz w:val="22"/>
          <w:szCs w:val="22"/>
        </w:rPr>
        <w:t>CCP.</w:t>
      </w:r>
      <w:r w:rsidR="005663EF">
        <w:rPr>
          <w:rFonts w:cs="Arial"/>
          <w:iCs/>
          <w:sz w:val="22"/>
          <w:szCs w:val="22"/>
        </w:rPr>
        <w:t xml:space="preserve"> </w:t>
      </w:r>
    </w:p>
    <w:p w14:paraId="71124330" w14:textId="77777777" w:rsidR="005A13D7" w:rsidRDefault="00B62C12" w:rsidP="00B46868">
      <w:pPr>
        <w:spacing w:before="240"/>
        <w:rPr>
          <w:rFonts w:cs="Arial"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Néanmoins, l</w:t>
      </w:r>
      <w:r w:rsidR="001564C8">
        <w:rPr>
          <w:rFonts w:cs="Arial"/>
          <w:iCs/>
          <w:sz w:val="22"/>
          <w:szCs w:val="22"/>
        </w:rPr>
        <w:t xml:space="preserve">e </w:t>
      </w:r>
      <w:r w:rsidR="00682CD2">
        <w:rPr>
          <w:rFonts w:cs="Arial"/>
          <w:iCs/>
          <w:sz w:val="22"/>
          <w:szCs w:val="22"/>
        </w:rPr>
        <w:t>T</w:t>
      </w:r>
      <w:r w:rsidR="001564C8">
        <w:rPr>
          <w:rFonts w:cs="Arial"/>
          <w:iCs/>
          <w:sz w:val="22"/>
          <w:szCs w:val="22"/>
        </w:rPr>
        <w:t xml:space="preserve">itulaire </w:t>
      </w:r>
      <w:r w:rsidR="003268B5">
        <w:rPr>
          <w:rFonts w:cs="Arial"/>
          <w:iCs/>
          <w:sz w:val="22"/>
          <w:szCs w:val="22"/>
        </w:rPr>
        <w:t>peut demander que l’un des documents suivants soient joints</w:t>
      </w:r>
      <w:r w:rsidR="00592D74">
        <w:rPr>
          <w:rFonts w:cs="Arial"/>
          <w:iCs/>
          <w:sz w:val="22"/>
          <w:szCs w:val="22"/>
        </w:rPr>
        <w:t xml:space="preserve"> à la présente déclaration</w:t>
      </w:r>
      <w:r w:rsidR="003268B5">
        <w:rPr>
          <w:rFonts w:cs="Arial"/>
          <w:iCs/>
          <w:sz w:val="22"/>
          <w:szCs w:val="22"/>
        </w:rPr>
        <w:t> :</w:t>
      </w:r>
    </w:p>
    <w:p w14:paraId="64A87994" w14:textId="77777777" w:rsidR="003A1538" w:rsidRDefault="00522501" w:rsidP="00522501">
      <w:pPr>
        <w:pStyle w:val="Paragraphedeliste"/>
        <w:spacing w:before="240"/>
        <w:rPr>
          <w:rFonts w:cs="Arial"/>
          <w:iCs/>
          <w:sz w:val="22"/>
          <w:szCs w:val="22"/>
        </w:rPr>
      </w:pPr>
      <w:r w:rsidRPr="00B46868">
        <w:rPr>
          <w:rFonts w:cs="Arial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 w:val="20"/>
              <w:default w:val="0"/>
            </w:checkBox>
          </w:ffData>
        </w:fldChar>
      </w:r>
      <w:r w:rsidRPr="00B46868">
        <w:rPr>
          <w:rFonts w:cs="Arial"/>
          <w:sz w:val="22"/>
          <w:szCs w:val="22"/>
        </w:rPr>
        <w:instrText xml:space="preserve"> FORMCHECKBOX </w:instrText>
      </w:r>
      <w:r w:rsidRPr="00B46868">
        <w:rPr>
          <w:rFonts w:cs="Arial"/>
          <w:sz w:val="22"/>
          <w:szCs w:val="22"/>
        </w:rPr>
      </w:r>
      <w:r w:rsidRPr="00B46868">
        <w:rPr>
          <w:rFonts w:cs="Arial"/>
          <w:sz w:val="22"/>
          <w:szCs w:val="22"/>
        </w:rPr>
        <w:fldChar w:fldCharType="separate"/>
      </w:r>
      <w:r w:rsidRPr="00B46868">
        <w:rPr>
          <w:rFonts w:cs="Arial"/>
          <w:sz w:val="22"/>
          <w:szCs w:val="22"/>
        </w:rPr>
        <w:fldChar w:fldCharType="end"/>
      </w:r>
      <w:r w:rsidRPr="00B46868">
        <w:rPr>
          <w:rFonts w:cs="Arial"/>
          <w:sz w:val="22"/>
          <w:szCs w:val="22"/>
        </w:rPr>
        <w:t> </w:t>
      </w:r>
      <w:r>
        <w:rPr>
          <w:rFonts w:cs="Arial"/>
          <w:sz w:val="22"/>
          <w:szCs w:val="22"/>
        </w:rPr>
        <w:t xml:space="preserve"> </w:t>
      </w:r>
      <w:proofErr w:type="gramStart"/>
      <w:r w:rsidR="005A13D7">
        <w:rPr>
          <w:rFonts w:cs="Arial"/>
          <w:iCs/>
          <w:sz w:val="22"/>
          <w:szCs w:val="22"/>
        </w:rPr>
        <w:t>e</w:t>
      </w:r>
      <w:r w:rsidR="001564C8" w:rsidRPr="00467830">
        <w:rPr>
          <w:rFonts w:cs="Arial"/>
          <w:iCs/>
          <w:sz w:val="22"/>
          <w:szCs w:val="22"/>
        </w:rPr>
        <w:t>xemplaire</w:t>
      </w:r>
      <w:proofErr w:type="gramEnd"/>
      <w:r w:rsidR="001564C8" w:rsidRPr="00467830">
        <w:rPr>
          <w:rFonts w:cs="Arial"/>
          <w:iCs/>
          <w:sz w:val="22"/>
          <w:szCs w:val="22"/>
        </w:rPr>
        <w:t xml:space="preserve"> unique </w:t>
      </w:r>
      <w:r w:rsidR="005A13D7">
        <w:rPr>
          <w:rFonts w:cs="Arial"/>
          <w:iCs/>
          <w:sz w:val="22"/>
          <w:szCs w:val="22"/>
        </w:rPr>
        <w:t>ou c</w:t>
      </w:r>
      <w:r w:rsidR="00BA0B1A" w:rsidRPr="00467830">
        <w:rPr>
          <w:rFonts w:cs="Arial"/>
          <w:iCs/>
          <w:sz w:val="22"/>
          <w:szCs w:val="22"/>
        </w:rPr>
        <w:t xml:space="preserve">ertificat de cessibilité du marché </w:t>
      </w:r>
      <w:r w:rsidR="005A13D7" w:rsidRPr="005A13D7">
        <w:rPr>
          <w:rFonts w:cs="Arial"/>
          <w:iCs/>
          <w:sz w:val="22"/>
          <w:szCs w:val="22"/>
        </w:rPr>
        <w:t>public</w:t>
      </w:r>
    </w:p>
    <w:p w14:paraId="2E4D0765" w14:textId="77777777" w:rsidR="00522501" w:rsidRPr="005A13D7" w:rsidRDefault="00522501" w:rsidP="00467830">
      <w:pPr>
        <w:pStyle w:val="Paragraphedeliste"/>
        <w:spacing w:before="240"/>
        <w:rPr>
          <w:rFonts w:cs="Arial"/>
          <w:iCs/>
          <w:sz w:val="22"/>
          <w:szCs w:val="22"/>
        </w:rPr>
      </w:pPr>
    </w:p>
    <w:p w14:paraId="5C21855B" w14:textId="77777777" w:rsidR="005A13D7" w:rsidRDefault="00522501" w:rsidP="00467830">
      <w:pPr>
        <w:pStyle w:val="Paragraphedeliste"/>
        <w:spacing w:before="240"/>
        <w:rPr>
          <w:rFonts w:cs="Arial"/>
          <w:iCs/>
          <w:sz w:val="22"/>
          <w:szCs w:val="22"/>
        </w:rPr>
      </w:pPr>
      <w:r w:rsidRPr="00B46868">
        <w:rPr>
          <w:rFonts w:cs="Arial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 w:val="20"/>
              <w:default w:val="0"/>
            </w:checkBox>
          </w:ffData>
        </w:fldChar>
      </w:r>
      <w:r w:rsidRPr="00B46868">
        <w:rPr>
          <w:rFonts w:cs="Arial"/>
          <w:sz w:val="22"/>
          <w:szCs w:val="22"/>
        </w:rPr>
        <w:instrText xml:space="preserve"> FORMCHECKBOX </w:instrText>
      </w:r>
      <w:r w:rsidRPr="00B46868">
        <w:rPr>
          <w:rFonts w:cs="Arial"/>
          <w:sz w:val="22"/>
          <w:szCs w:val="22"/>
        </w:rPr>
      </w:r>
      <w:r w:rsidRPr="00B46868">
        <w:rPr>
          <w:rFonts w:cs="Arial"/>
          <w:sz w:val="22"/>
          <w:szCs w:val="22"/>
        </w:rPr>
        <w:fldChar w:fldCharType="separate"/>
      </w:r>
      <w:r w:rsidRPr="00B46868">
        <w:rPr>
          <w:rFonts w:cs="Arial"/>
          <w:sz w:val="22"/>
          <w:szCs w:val="22"/>
        </w:rPr>
        <w:fldChar w:fldCharType="end"/>
      </w:r>
      <w:r w:rsidRPr="00B46868">
        <w:rPr>
          <w:rFonts w:cs="Arial"/>
          <w:sz w:val="22"/>
          <w:szCs w:val="22"/>
        </w:rPr>
        <w:t> </w:t>
      </w:r>
      <w:r>
        <w:rPr>
          <w:rFonts w:cs="Arial"/>
          <w:sz w:val="22"/>
          <w:szCs w:val="22"/>
        </w:rPr>
        <w:t xml:space="preserve"> </w:t>
      </w:r>
      <w:proofErr w:type="gramStart"/>
      <w:r w:rsidR="005A13D7" w:rsidRPr="00B46868">
        <w:rPr>
          <w:rFonts w:cs="Arial"/>
          <w:iCs/>
          <w:sz w:val="22"/>
          <w:szCs w:val="22"/>
        </w:rPr>
        <w:t>une</w:t>
      </w:r>
      <w:proofErr w:type="gramEnd"/>
      <w:r w:rsidR="005A13D7" w:rsidRPr="00B46868">
        <w:rPr>
          <w:rFonts w:cs="Arial"/>
          <w:iCs/>
          <w:sz w:val="22"/>
          <w:szCs w:val="22"/>
        </w:rPr>
        <w:t xml:space="preserve"> attestation ou une mainlevée du bénéficiaire de la cession ou du nantissement de créances</w:t>
      </w:r>
    </w:p>
    <w:p w14:paraId="0D05E1D5" w14:textId="77777777" w:rsidR="00682CD2" w:rsidRDefault="00682CD2" w:rsidP="0041449D">
      <w:pPr>
        <w:spacing w:before="240"/>
        <w:rPr>
          <w:rFonts w:cs="Arial"/>
          <w:b/>
          <w:sz w:val="22"/>
          <w:szCs w:val="22"/>
        </w:rPr>
      </w:pPr>
    </w:p>
    <w:p w14:paraId="35B55FD4" w14:textId="77777777" w:rsidR="0041449D" w:rsidRDefault="0041449D" w:rsidP="0041449D">
      <w:pPr>
        <w:spacing w:before="240"/>
        <w:rPr>
          <w:rFonts w:cs="Arial"/>
          <w:sz w:val="22"/>
          <w:szCs w:val="22"/>
        </w:rPr>
      </w:pPr>
      <w:r w:rsidRPr="00B46868">
        <w:rPr>
          <w:rFonts w:cs="Arial"/>
          <w:b/>
          <w:sz w:val="22"/>
          <w:szCs w:val="22"/>
        </w:rPr>
        <w:t>2</w:t>
      </w:r>
      <w:r w:rsidRPr="00B46868">
        <w:rPr>
          <w:rFonts w:cs="Arial"/>
          <w:b/>
          <w:sz w:val="22"/>
          <w:szCs w:val="22"/>
          <w:vertAlign w:val="superscript"/>
        </w:rPr>
        <w:t>ème</w:t>
      </w:r>
      <w:r w:rsidRPr="00B46868">
        <w:rPr>
          <w:rFonts w:cs="Arial"/>
          <w:b/>
          <w:sz w:val="22"/>
          <w:szCs w:val="22"/>
        </w:rPr>
        <w:t xml:space="preserve"> hypothèse</w:t>
      </w:r>
      <w:r w:rsidR="00B46868">
        <w:rPr>
          <w:rFonts w:cs="Arial"/>
          <w:b/>
          <w:sz w:val="22"/>
          <w:szCs w:val="22"/>
        </w:rPr>
        <w:t> :</w:t>
      </w:r>
      <w:r w:rsidRPr="00B46868">
        <w:rPr>
          <w:rFonts w:cs="Arial"/>
          <w:sz w:val="22"/>
          <w:szCs w:val="22"/>
        </w:rPr>
        <w:t> </w:t>
      </w:r>
      <w:r w:rsidRPr="00B46868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46868">
        <w:rPr>
          <w:rFonts w:cs="Arial"/>
          <w:sz w:val="22"/>
          <w:szCs w:val="22"/>
        </w:rPr>
        <w:instrText xml:space="preserve"> FORMCHECKBOX </w:instrText>
      </w:r>
      <w:r w:rsidRPr="00B46868">
        <w:rPr>
          <w:rFonts w:cs="Arial"/>
          <w:sz w:val="22"/>
          <w:szCs w:val="22"/>
        </w:rPr>
      </w:r>
      <w:r w:rsidRPr="00B46868">
        <w:rPr>
          <w:rFonts w:cs="Arial"/>
          <w:sz w:val="22"/>
          <w:szCs w:val="22"/>
        </w:rPr>
        <w:fldChar w:fldCharType="separate"/>
      </w:r>
      <w:r w:rsidRPr="00B46868">
        <w:rPr>
          <w:rFonts w:cs="Arial"/>
          <w:sz w:val="22"/>
          <w:szCs w:val="22"/>
        </w:rPr>
        <w:fldChar w:fldCharType="end"/>
      </w:r>
      <w:r w:rsidRPr="00B46868">
        <w:rPr>
          <w:rFonts w:cs="Arial"/>
          <w:sz w:val="22"/>
          <w:szCs w:val="22"/>
        </w:rPr>
        <w:t xml:space="preserve"> La présente déclaration de sous-traitance constitue un </w:t>
      </w:r>
      <w:r w:rsidRPr="00B46868">
        <w:rPr>
          <w:rFonts w:cs="Arial"/>
          <w:b/>
          <w:sz w:val="22"/>
          <w:szCs w:val="22"/>
        </w:rPr>
        <w:t>acte spécial</w:t>
      </w:r>
      <w:r w:rsidRPr="00B46868">
        <w:rPr>
          <w:rFonts w:cs="Arial"/>
          <w:sz w:val="22"/>
          <w:szCs w:val="22"/>
        </w:rPr>
        <w:t xml:space="preserve"> </w:t>
      </w:r>
      <w:r w:rsidRPr="00B46868">
        <w:rPr>
          <w:rFonts w:cs="Arial"/>
          <w:b/>
          <w:sz w:val="22"/>
          <w:szCs w:val="22"/>
        </w:rPr>
        <w:t>modificatif</w:t>
      </w:r>
      <w:r w:rsidRPr="00B46868">
        <w:rPr>
          <w:rFonts w:cs="Arial"/>
          <w:sz w:val="22"/>
          <w:szCs w:val="22"/>
        </w:rPr>
        <w:t> :</w:t>
      </w:r>
    </w:p>
    <w:p w14:paraId="0A2A0B61" w14:textId="77777777" w:rsidR="00B62C12" w:rsidRDefault="00B62C12" w:rsidP="00B62C12">
      <w:pPr>
        <w:spacing w:before="240"/>
        <w:rPr>
          <w:rFonts w:cs="Arial"/>
          <w:iCs/>
          <w:sz w:val="22"/>
          <w:szCs w:val="22"/>
        </w:rPr>
      </w:pPr>
      <w:r>
        <w:rPr>
          <w:rFonts w:cs="Arial"/>
          <w:sz w:val="22"/>
          <w:szCs w:val="22"/>
        </w:rPr>
        <w:t>L</w:t>
      </w:r>
      <w:r w:rsidRPr="00B46868">
        <w:rPr>
          <w:rFonts w:cs="Arial"/>
          <w:sz w:val="22"/>
          <w:szCs w:val="22"/>
        </w:rPr>
        <w:t xml:space="preserve">e </w:t>
      </w:r>
      <w:r>
        <w:rPr>
          <w:rFonts w:cs="Arial"/>
          <w:sz w:val="22"/>
          <w:szCs w:val="22"/>
        </w:rPr>
        <w:t>T</w:t>
      </w:r>
      <w:r w:rsidRPr="00B46868">
        <w:rPr>
          <w:rFonts w:cs="Arial"/>
          <w:sz w:val="22"/>
          <w:szCs w:val="22"/>
        </w:rPr>
        <w:t xml:space="preserve">itulaire </w:t>
      </w:r>
      <w:r>
        <w:rPr>
          <w:rFonts w:cs="Arial"/>
          <w:sz w:val="22"/>
          <w:szCs w:val="22"/>
        </w:rPr>
        <w:t>atteste</w:t>
      </w:r>
      <w:r w:rsidRPr="00B46868">
        <w:rPr>
          <w:rFonts w:cs="Arial"/>
          <w:sz w:val="22"/>
          <w:szCs w:val="22"/>
        </w:rPr>
        <w:t xml:space="preserve"> </w:t>
      </w:r>
      <w:r w:rsidRPr="00B46868">
        <w:rPr>
          <w:rFonts w:cs="Arial"/>
          <w:iCs/>
          <w:sz w:val="22"/>
          <w:szCs w:val="22"/>
        </w:rPr>
        <w:t>qu'aucune cession ni aucun nantissement de créances résultant du marché public ne font obstacle au paiement direct du sous</w:t>
      </w:r>
      <w:r w:rsidRPr="00B46868">
        <w:rPr>
          <w:rFonts w:cs="Arial"/>
          <w:iCs/>
          <w:sz w:val="22"/>
          <w:szCs w:val="22"/>
        </w:rPr>
        <w:noBreakHyphen/>
        <w:t>traitant, dans les conditions prévues à l'</w:t>
      </w:r>
      <w:hyperlink r:id="rId25" w:history="1">
        <w:r w:rsidRPr="00B46868">
          <w:rPr>
            <w:rStyle w:val="Lienhypertexte"/>
            <w:rFonts w:cs="Arial"/>
            <w:iCs/>
            <w:sz w:val="22"/>
            <w:szCs w:val="22"/>
          </w:rPr>
          <w:t>article R. 2193-22</w:t>
        </w:r>
      </w:hyperlink>
      <w:r w:rsidRPr="00B46868">
        <w:rPr>
          <w:rFonts w:cs="Arial"/>
          <w:iCs/>
          <w:sz w:val="22"/>
          <w:szCs w:val="22"/>
        </w:rPr>
        <w:t xml:space="preserve"> du </w:t>
      </w:r>
      <w:r>
        <w:rPr>
          <w:rFonts w:cs="Arial"/>
          <w:iCs/>
          <w:sz w:val="22"/>
          <w:szCs w:val="22"/>
        </w:rPr>
        <w:t>CCP</w:t>
      </w:r>
      <w:r w:rsidRPr="00B46868">
        <w:rPr>
          <w:rFonts w:cs="Arial"/>
          <w:iCs/>
          <w:sz w:val="22"/>
          <w:szCs w:val="22"/>
        </w:rPr>
        <w:t>.</w:t>
      </w:r>
      <w:r>
        <w:rPr>
          <w:rFonts w:cs="Arial"/>
          <w:iCs/>
          <w:sz w:val="22"/>
          <w:szCs w:val="22"/>
        </w:rPr>
        <w:t xml:space="preserve"> </w:t>
      </w:r>
    </w:p>
    <w:p w14:paraId="0A034708" w14:textId="77777777" w:rsidR="000D7B12" w:rsidRPr="00B46868" w:rsidRDefault="00B62C12" w:rsidP="0041449D">
      <w:pPr>
        <w:spacing w:before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Néanmoins, l</w:t>
      </w:r>
      <w:r w:rsidR="00592D74">
        <w:rPr>
          <w:rFonts w:cs="Arial"/>
          <w:sz w:val="22"/>
          <w:szCs w:val="22"/>
        </w:rPr>
        <w:t xml:space="preserve">e </w:t>
      </w:r>
      <w:r>
        <w:rPr>
          <w:rFonts w:cs="Arial"/>
          <w:sz w:val="22"/>
          <w:szCs w:val="22"/>
        </w:rPr>
        <w:t>T</w:t>
      </w:r>
      <w:r w:rsidR="00592D74">
        <w:rPr>
          <w:rFonts w:cs="Arial"/>
          <w:sz w:val="22"/>
          <w:szCs w:val="22"/>
        </w:rPr>
        <w:t xml:space="preserve">itulaire </w:t>
      </w:r>
      <w:r w:rsidR="00FD3703">
        <w:rPr>
          <w:rFonts w:cs="Arial"/>
          <w:sz w:val="22"/>
          <w:szCs w:val="22"/>
        </w:rPr>
        <w:t>peut</w:t>
      </w:r>
      <w:r w:rsidR="00592D74">
        <w:rPr>
          <w:rFonts w:cs="Arial"/>
          <w:sz w:val="22"/>
          <w:szCs w:val="22"/>
        </w:rPr>
        <w:t xml:space="preserve"> </w:t>
      </w:r>
      <w:r w:rsidR="00400C9B">
        <w:rPr>
          <w:rFonts w:cs="Arial"/>
          <w:sz w:val="22"/>
          <w:szCs w:val="22"/>
        </w:rPr>
        <w:t>demander</w:t>
      </w:r>
      <w:r w:rsidR="00682CD2">
        <w:rPr>
          <w:rFonts w:cs="Arial"/>
          <w:sz w:val="22"/>
          <w:szCs w:val="22"/>
        </w:rPr>
        <w:t> :</w:t>
      </w:r>
    </w:p>
    <w:p w14:paraId="3AC8B9A0" w14:textId="77777777" w:rsidR="0041449D" w:rsidRPr="00B46868" w:rsidRDefault="0041449D" w:rsidP="00B46868">
      <w:pPr>
        <w:spacing w:before="120"/>
        <w:ind w:left="709"/>
        <w:rPr>
          <w:rFonts w:cs="Arial"/>
          <w:iCs/>
          <w:sz w:val="22"/>
          <w:szCs w:val="22"/>
        </w:rPr>
      </w:pPr>
      <w:r w:rsidRPr="00B46868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46868">
        <w:rPr>
          <w:rFonts w:cs="Arial"/>
          <w:sz w:val="22"/>
          <w:szCs w:val="22"/>
        </w:rPr>
        <w:instrText xml:space="preserve"> FORMCHECKBOX </w:instrText>
      </w:r>
      <w:r w:rsidRPr="00B46868">
        <w:rPr>
          <w:rFonts w:cs="Arial"/>
          <w:sz w:val="22"/>
          <w:szCs w:val="22"/>
        </w:rPr>
      </w:r>
      <w:r w:rsidRPr="00B46868">
        <w:rPr>
          <w:rFonts w:cs="Arial"/>
          <w:sz w:val="22"/>
          <w:szCs w:val="22"/>
        </w:rPr>
        <w:fldChar w:fldCharType="separate"/>
      </w:r>
      <w:r w:rsidRPr="00B46868">
        <w:rPr>
          <w:rFonts w:cs="Arial"/>
          <w:sz w:val="22"/>
          <w:szCs w:val="22"/>
        </w:rPr>
        <w:fldChar w:fldCharType="end"/>
      </w:r>
      <w:r w:rsidRPr="00B46868">
        <w:rPr>
          <w:rFonts w:cs="Arial"/>
          <w:sz w:val="22"/>
          <w:szCs w:val="22"/>
        </w:rPr>
        <w:t> </w:t>
      </w:r>
      <w:proofErr w:type="gramStart"/>
      <w:r w:rsidRPr="00B46868">
        <w:rPr>
          <w:rFonts w:cs="Arial"/>
          <w:sz w:val="22"/>
          <w:szCs w:val="22"/>
        </w:rPr>
        <w:t>la</w:t>
      </w:r>
      <w:proofErr w:type="gramEnd"/>
      <w:r w:rsidRPr="00B46868">
        <w:rPr>
          <w:rFonts w:cs="Arial"/>
          <w:sz w:val="22"/>
          <w:szCs w:val="22"/>
        </w:rPr>
        <w:t xml:space="preserve"> modification de l'exemplaire unique ou du certificat de cessibilité, prévus à </w:t>
      </w:r>
      <w:r w:rsidRPr="00B46868">
        <w:rPr>
          <w:rFonts w:cs="Arial"/>
          <w:iCs/>
          <w:sz w:val="22"/>
          <w:szCs w:val="22"/>
        </w:rPr>
        <w:t>l'</w:t>
      </w:r>
      <w:hyperlink r:id="rId26" w:history="1">
        <w:r w:rsidRPr="00B46868">
          <w:rPr>
            <w:rStyle w:val="Lienhypertexte"/>
            <w:rFonts w:cs="Arial"/>
            <w:iCs/>
            <w:sz w:val="22"/>
            <w:szCs w:val="22"/>
          </w:rPr>
          <w:t>article R. 2193-22</w:t>
        </w:r>
      </w:hyperlink>
      <w:r w:rsidRPr="00B46868">
        <w:rPr>
          <w:rFonts w:cs="Arial"/>
          <w:iCs/>
          <w:sz w:val="22"/>
          <w:szCs w:val="22"/>
        </w:rPr>
        <w:t xml:space="preserve"> du </w:t>
      </w:r>
      <w:r w:rsidR="00682CD2">
        <w:rPr>
          <w:rFonts w:cs="Arial"/>
          <w:iCs/>
          <w:sz w:val="22"/>
          <w:szCs w:val="22"/>
        </w:rPr>
        <w:t>CCP</w:t>
      </w:r>
      <w:r w:rsidR="0029516A">
        <w:rPr>
          <w:rFonts w:cs="Arial"/>
          <w:iCs/>
          <w:sz w:val="22"/>
          <w:szCs w:val="22"/>
        </w:rPr>
        <w:t>. Dans cas l’exemplaire unique modifié est joint à la présente déclaration</w:t>
      </w:r>
      <w:r w:rsidR="00D84942">
        <w:rPr>
          <w:rFonts w:cs="Arial"/>
          <w:iCs/>
          <w:sz w:val="22"/>
          <w:szCs w:val="22"/>
        </w:rPr>
        <w:t xml:space="preserve"> </w:t>
      </w:r>
      <w:r w:rsidRPr="00B46868">
        <w:rPr>
          <w:rFonts w:cs="Arial"/>
          <w:iCs/>
          <w:sz w:val="22"/>
          <w:szCs w:val="22"/>
        </w:rPr>
        <w:t>;</w:t>
      </w:r>
    </w:p>
    <w:p w14:paraId="4186000C" w14:textId="77777777" w:rsidR="0041449D" w:rsidRPr="00B46868" w:rsidRDefault="0041449D" w:rsidP="00B46868">
      <w:pPr>
        <w:ind w:left="142"/>
        <w:rPr>
          <w:rFonts w:cs="Arial"/>
          <w:iCs/>
          <w:sz w:val="22"/>
          <w:szCs w:val="22"/>
          <w:u w:val="single"/>
        </w:rPr>
      </w:pPr>
      <w:proofErr w:type="gramStart"/>
      <w:r w:rsidRPr="00B46868">
        <w:rPr>
          <w:rFonts w:cs="Arial"/>
          <w:iCs/>
          <w:sz w:val="22"/>
          <w:szCs w:val="22"/>
          <w:u w:val="single"/>
        </w:rPr>
        <w:t>OU</w:t>
      </w:r>
      <w:proofErr w:type="gramEnd"/>
    </w:p>
    <w:p w14:paraId="4CBCACCB" w14:textId="77777777" w:rsidR="0041449D" w:rsidRPr="00B46868" w:rsidRDefault="0041449D" w:rsidP="00B46868">
      <w:pPr>
        <w:spacing w:before="120"/>
        <w:ind w:left="709"/>
        <w:rPr>
          <w:rFonts w:cs="Arial"/>
          <w:sz w:val="22"/>
          <w:szCs w:val="22"/>
        </w:rPr>
      </w:pPr>
      <w:r w:rsidRPr="00B46868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46868">
        <w:rPr>
          <w:rFonts w:cs="Arial"/>
          <w:sz w:val="22"/>
          <w:szCs w:val="22"/>
        </w:rPr>
        <w:instrText xml:space="preserve"> FORMCHECKBOX </w:instrText>
      </w:r>
      <w:r w:rsidRPr="00B46868">
        <w:rPr>
          <w:rFonts w:cs="Arial"/>
          <w:sz w:val="22"/>
          <w:szCs w:val="22"/>
        </w:rPr>
      </w:r>
      <w:r w:rsidRPr="00B46868">
        <w:rPr>
          <w:rFonts w:cs="Arial"/>
          <w:sz w:val="22"/>
          <w:szCs w:val="22"/>
        </w:rPr>
        <w:fldChar w:fldCharType="separate"/>
      </w:r>
      <w:r w:rsidRPr="00B46868">
        <w:rPr>
          <w:rFonts w:cs="Arial"/>
          <w:sz w:val="22"/>
          <w:szCs w:val="22"/>
        </w:rPr>
        <w:fldChar w:fldCharType="end"/>
      </w:r>
      <w:r w:rsidRPr="00B46868">
        <w:rPr>
          <w:rFonts w:cs="Arial"/>
          <w:sz w:val="22"/>
          <w:szCs w:val="22"/>
        </w:rPr>
        <w:t> </w:t>
      </w:r>
      <w:proofErr w:type="gramStart"/>
      <w:r w:rsidRPr="00B46868">
        <w:rPr>
          <w:rFonts w:cs="Arial"/>
          <w:sz w:val="22"/>
          <w:szCs w:val="22"/>
        </w:rPr>
        <w:t>l’exemplaire</w:t>
      </w:r>
      <w:proofErr w:type="gramEnd"/>
      <w:r w:rsidRPr="00B46868">
        <w:rPr>
          <w:rFonts w:cs="Arial"/>
          <w:sz w:val="22"/>
          <w:szCs w:val="22"/>
        </w:rPr>
        <w:t xml:space="preserve"> unique ou le certificat de cessibilité ayant été remis en vue d'une cession ou d'un nantissement de créances et ne pouvant être restitué</w:t>
      </w:r>
      <w:r w:rsidR="00400C9B">
        <w:rPr>
          <w:rFonts w:cs="Arial"/>
          <w:sz w:val="22"/>
          <w:szCs w:val="22"/>
        </w:rPr>
        <w:t xml:space="preserve">. Dans ce cas, </w:t>
      </w:r>
      <w:r w:rsidRPr="00B46868">
        <w:rPr>
          <w:rFonts w:cs="Arial"/>
          <w:sz w:val="22"/>
          <w:szCs w:val="22"/>
        </w:rPr>
        <w:t xml:space="preserve">le </w:t>
      </w:r>
      <w:r w:rsidR="00C223B5">
        <w:rPr>
          <w:rFonts w:cs="Arial"/>
          <w:sz w:val="22"/>
          <w:szCs w:val="22"/>
        </w:rPr>
        <w:t>T</w:t>
      </w:r>
      <w:r w:rsidRPr="00B46868">
        <w:rPr>
          <w:rFonts w:cs="Arial"/>
          <w:sz w:val="22"/>
          <w:szCs w:val="22"/>
        </w:rPr>
        <w:t>itulaire justifie :</w:t>
      </w:r>
    </w:p>
    <w:p w14:paraId="7D3DB8D1" w14:textId="77777777" w:rsidR="0041449D" w:rsidRPr="00B46868" w:rsidRDefault="0041449D" w:rsidP="00B46868">
      <w:pPr>
        <w:numPr>
          <w:ilvl w:val="0"/>
          <w:numId w:val="28"/>
        </w:numPr>
        <w:spacing w:before="120"/>
        <w:ind w:left="1069"/>
        <w:rPr>
          <w:rFonts w:cs="Arial"/>
          <w:sz w:val="22"/>
          <w:szCs w:val="22"/>
        </w:rPr>
      </w:pPr>
      <w:proofErr w:type="gramStart"/>
      <w:r w:rsidRPr="00B46868">
        <w:rPr>
          <w:rFonts w:cs="Arial"/>
          <w:sz w:val="22"/>
          <w:szCs w:val="22"/>
        </w:rPr>
        <w:t>soit</w:t>
      </w:r>
      <w:proofErr w:type="gramEnd"/>
      <w:r w:rsidRPr="00B46868">
        <w:rPr>
          <w:rFonts w:cs="Arial"/>
          <w:sz w:val="22"/>
          <w:szCs w:val="22"/>
        </w:rPr>
        <w:t xml:space="preserve"> que la cession ou le nantissement de créances concernant le marché </w:t>
      </w:r>
      <w:r w:rsidRPr="00B46868">
        <w:rPr>
          <w:rFonts w:cs="Arial"/>
          <w:iCs/>
          <w:sz w:val="22"/>
          <w:szCs w:val="22"/>
        </w:rPr>
        <w:t xml:space="preserve">public </w:t>
      </w:r>
      <w:r w:rsidRPr="00B46868">
        <w:rPr>
          <w:rFonts w:cs="Arial"/>
          <w:sz w:val="22"/>
          <w:szCs w:val="22"/>
        </w:rPr>
        <w:t>ne fait pas obstacle au paiement direct de la partie sous-traitée,</w:t>
      </w:r>
    </w:p>
    <w:p w14:paraId="43E8184C" w14:textId="77777777" w:rsidR="0041449D" w:rsidRPr="00B46868" w:rsidRDefault="0041449D" w:rsidP="00B46868">
      <w:pPr>
        <w:numPr>
          <w:ilvl w:val="0"/>
          <w:numId w:val="28"/>
        </w:numPr>
        <w:spacing w:before="120"/>
        <w:ind w:left="1069"/>
        <w:rPr>
          <w:rFonts w:cs="Arial"/>
          <w:sz w:val="22"/>
          <w:szCs w:val="22"/>
        </w:rPr>
      </w:pPr>
      <w:proofErr w:type="gramStart"/>
      <w:r w:rsidRPr="00B46868">
        <w:rPr>
          <w:rFonts w:cs="Arial"/>
          <w:sz w:val="22"/>
          <w:szCs w:val="22"/>
        </w:rPr>
        <w:t>soit</w:t>
      </w:r>
      <w:proofErr w:type="gramEnd"/>
      <w:r w:rsidRPr="00B46868">
        <w:rPr>
          <w:rFonts w:cs="Arial"/>
          <w:sz w:val="22"/>
          <w:szCs w:val="22"/>
        </w:rPr>
        <w:t xml:space="preserve"> que son montant a été réduit afin que ce paiement soit possible.</w:t>
      </w:r>
    </w:p>
    <w:p w14:paraId="39F8E484" w14:textId="77777777" w:rsidR="0041449D" w:rsidRPr="00467830" w:rsidRDefault="0041449D" w:rsidP="00B46868">
      <w:pPr>
        <w:spacing w:before="120"/>
        <w:ind w:left="993"/>
        <w:rPr>
          <w:rFonts w:cs="Arial"/>
          <w:sz w:val="22"/>
          <w:szCs w:val="22"/>
        </w:rPr>
      </w:pPr>
      <w:r w:rsidRPr="00467830">
        <w:rPr>
          <w:rFonts w:cs="Arial"/>
          <w:sz w:val="22"/>
          <w:szCs w:val="22"/>
        </w:rPr>
        <w:t>Cette justification est donnée par une attestation ou une mainlevée du bénéficiaire de la cession ou du nantissement de créances résultant du marché qui est jointe au présent document.</w:t>
      </w:r>
    </w:p>
    <w:p w14:paraId="1C636BAE" w14:textId="77777777" w:rsidR="0041449D" w:rsidRDefault="0041449D">
      <w:pPr>
        <w:rPr>
          <w:sz w:val="22"/>
          <w:szCs w:val="22"/>
        </w:rPr>
      </w:pPr>
    </w:p>
    <w:p w14:paraId="2D26AFE1" w14:textId="77777777" w:rsidR="0093763E" w:rsidRPr="00527D27" w:rsidRDefault="0093763E">
      <w:pPr>
        <w:rPr>
          <w:rFonts w:eastAsiaTheme="majorEastAsia" w:cs="Times New Roman (Titres CS)"/>
          <w:b/>
          <w:caps/>
          <w:sz w:val="22"/>
          <w:szCs w:val="22"/>
        </w:rPr>
      </w:pPr>
      <w:r w:rsidRPr="00527D27">
        <w:rPr>
          <w:sz w:val="22"/>
          <w:szCs w:val="22"/>
        </w:rPr>
        <w:br w:type="page"/>
      </w:r>
    </w:p>
    <w:p w14:paraId="40361105" w14:textId="77777777" w:rsidR="004050DA" w:rsidRPr="00527D27" w:rsidRDefault="00BE5D9D" w:rsidP="001F5FFA">
      <w:pPr>
        <w:pStyle w:val="Titre1"/>
      </w:pPr>
      <w:r>
        <w:lastRenderedPageBreak/>
        <w:t>Accep</w:t>
      </w:r>
      <w:r w:rsidR="00911BC0">
        <w:t>ta</w:t>
      </w:r>
      <w:r>
        <w:t>tion et agrément des conditions de paiement du sous</w:t>
      </w:r>
      <w:r w:rsidR="00F91268">
        <w:t>-traitant</w:t>
      </w:r>
    </w:p>
    <w:p w14:paraId="7537D530" w14:textId="77777777" w:rsidR="00CE4565" w:rsidRPr="00527D27" w:rsidRDefault="00CE4565" w:rsidP="004050DA">
      <w:pPr>
        <w:tabs>
          <w:tab w:val="left" w:pos="851"/>
        </w:tabs>
        <w:rPr>
          <w:rFonts w:cstheme="minorHAnsi"/>
          <w:bCs/>
          <w:sz w:val="22"/>
          <w:szCs w:val="22"/>
        </w:rPr>
      </w:pPr>
    </w:p>
    <w:p w14:paraId="79FA939C" w14:textId="77777777" w:rsidR="004050DA" w:rsidRPr="00527D27" w:rsidRDefault="004050DA" w:rsidP="009E0EC2">
      <w:pPr>
        <w:pStyle w:val="Titre2"/>
        <w:rPr>
          <w:sz w:val="22"/>
          <w:szCs w:val="22"/>
        </w:rPr>
      </w:pPr>
      <w:r w:rsidRPr="00527D27">
        <w:rPr>
          <w:sz w:val="22"/>
          <w:szCs w:val="22"/>
        </w:rPr>
        <w:t xml:space="preserve">Signature </w:t>
      </w:r>
      <w:r w:rsidR="00394285">
        <w:rPr>
          <w:sz w:val="22"/>
          <w:szCs w:val="22"/>
        </w:rPr>
        <w:t xml:space="preserve">du </w:t>
      </w:r>
      <w:r w:rsidR="00394285" w:rsidRPr="0061477F">
        <w:rPr>
          <w:color w:val="C00000"/>
          <w:sz w:val="22"/>
          <w:szCs w:val="22"/>
        </w:rPr>
        <w:t>sous-traitant</w:t>
      </w:r>
    </w:p>
    <w:p w14:paraId="1CFDCD92" w14:textId="77777777" w:rsidR="004050DA" w:rsidRPr="00527D27" w:rsidRDefault="004050D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Borders>
          <w:top w:val="single" w:sz="4" w:space="0" w:color="E41D4B"/>
          <w:left w:val="single" w:sz="4" w:space="0" w:color="E41D4B"/>
          <w:bottom w:val="single" w:sz="4" w:space="0" w:color="E41D4B"/>
          <w:right w:val="single" w:sz="4" w:space="0" w:color="E41D4B"/>
          <w:insideH w:val="single" w:sz="4" w:space="0" w:color="E41D4B"/>
          <w:insideV w:val="single" w:sz="4" w:space="0" w:color="E41D4B"/>
        </w:tblBorders>
        <w:tblLook w:val="0000" w:firstRow="0" w:lastRow="0" w:firstColumn="0" w:lastColumn="0" w:noHBand="0" w:noVBand="0"/>
      </w:tblPr>
      <w:tblGrid>
        <w:gridCol w:w="1272"/>
        <w:gridCol w:w="4111"/>
        <w:gridCol w:w="2409"/>
        <w:gridCol w:w="2664"/>
      </w:tblGrid>
      <w:tr w:rsidR="00F361B3" w:rsidRPr="00527D27" w14:paraId="4DFBDCD2" w14:textId="77777777" w:rsidTr="007900F2">
        <w:trPr>
          <w:trHeight w:val="781"/>
        </w:trPr>
        <w:tc>
          <w:tcPr>
            <w:tcW w:w="2574" w:type="pct"/>
            <w:gridSpan w:val="2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41D4B"/>
            <w:vAlign w:val="center"/>
          </w:tcPr>
          <w:p w14:paraId="4FC4244B" w14:textId="77777777" w:rsidR="00F361B3" w:rsidRPr="00527D27" w:rsidRDefault="00F361B3" w:rsidP="00F361B3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SIGNATAIRE DU MARCHE</w:t>
            </w:r>
          </w:p>
        </w:tc>
        <w:tc>
          <w:tcPr>
            <w:tcW w:w="115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41D4B"/>
            <w:vAlign w:val="center"/>
          </w:tcPr>
          <w:p w14:paraId="32B12B50" w14:textId="77777777" w:rsidR="00F361B3" w:rsidRPr="00527D27" w:rsidRDefault="00F361B3" w:rsidP="001C6AC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Lieu et date de signature</w:t>
            </w:r>
          </w:p>
        </w:tc>
        <w:tc>
          <w:tcPr>
            <w:tcW w:w="1274" w:type="pct"/>
            <w:tcBorders>
              <w:left w:val="single" w:sz="4" w:space="0" w:color="FFFFFF" w:themeColor="background1"/>
            </w:tcBorders>
            <w:shd w:val="clear" w:color="auto" w:fill="E41D4B"/>
            <w:vAlign w:val="center"/>
          </w:tcPr>
          <w:p w14:paraId="51D75C46" w14:textId="77777777" w:rsidR="00F361B3" w:rsidRPr="00527D27" w:rsidRDefault="00F361B3" w:rsidP="001C6AC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Signature</w:t>
            </w:r>
          </w:p>
        </w:tc>
      </w:tr>
      <w:tr w:rsidR="003702A7" w:rsidRPr="00527D27" w14:paraId="20F386FB" w14:textId="77777777" w:rsidTr="007900F2">
        <w:trPr>
          <w:trHeight w:val="964"/>
        </w:trPr>
        <w:tc>
          <w:tcPr>
            <w:tcW w:w="60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525333A3" w14:textId="77777777" w:rsidR="003702A7" w:rsidRPr="00527D27" w:rsidRDefault="003702A7" w:rsidP="00F361B3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Prénom</w:t>
            </w:r>
          </w:p>
        </w:tc>
        <w:tc>
          <w:tcPr>
            <w:tcW w:w="1966" w:type="pct"/>
            <w:vAlign w:val="center"/>
          </w:tcPr>
          <w:p w14:paraId="5CF0DBC4" w14:textId="77777777" w:rsidR="003702A7" w:rsidRPr="00527D27" w:rsidRDefault="003702A7" w:rsidP="003702A7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2" w:type="pct"/>
            <w:vMerge w:val="restart"/>
            <w:vAlign w:val="center"/>
          </w:tcPr>
          <w:p w14:paraId="1F2BC918" w14:textId="77777777" w:rsidR="003702A7" w:rsidRPr="00527D27" w:rsidRDefault="003702A7" w:rsidP="003702A7">
            <w:pPr>
              <w:tabs>
                <w:tab w:val="left" w:pos="851"/>
              </w:tabs>
              <w:snapToGrid w:val="0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4" w:type="pct"/>
            <w:vMerge w:val="restart"/>
          </w:tcPr>
          <w:p w14:paraId="6DCE5DDB" w14:textId="77777777" w:rsidR="003702A7" w:rsidRPr="00527D27" w:rsidRDefault="003702A7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702A7" w:rsidRPr="00527D27" w14:paraId="553F479A" w14:textId="77777777" w:rsidTr="007900F2">
        <w:trPr>
          <w:trHeight w:val="964"/>
        </w:trPr>
        <w:tc>
          <w:tcPr>
            <w:tcW w:w="60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398E1EBB" w14:textId="77777777" w:rsidR="003702A7" w:rsidRPr="00527D27" w:rsidRDefault="003702A7" w:rsidP="00F361B3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NOM</w:t>
            </w:r>
          </w:p>
        </w:tc>
        <w:tc>
          <w:tcPr>
            <w:tcW w:w="1966" w:type="pct"/>
            <w:vAlign w:val="center"/>
          </w:tcPr>
          <w:p w14:paraId="1C3DB3B8" w14:textId="77777777" w:rsidR="003702A7" w:rsidRPr="00527D27" w:rsidRDefault="003702A7" w:rsidP="003702A7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2" w:type="pct"/>
            <w:vMerge/>
          </w:tcPr>
          <w:p w14:paraId="06244DC6" w14:textId="77777777" w:rsidR="003702A7" w:rsidRPr="00527D27" w:rsidRDefault="003702A7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4" w:type="pct"/>
            <w:vMerge/>
          </w:tcPr>
          <w:p w14:paraId="39C853B0" w14:textId="77777777" w:rsidR="003702A7" w:rsidRPr="00527D27" w:rsidRDefault="003702A7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702A7" w:rsidRPr="00527D27" w14:paraId="0A6B4A91" w14:textId="77777777" w:rsidTr="007900F2">
        <w:trPr>
          <w:trHeight w:val="964"/>
        </w:trPr>
        <w:tc>
          <w:tcPr>
            <w:tcW w:w="608" w:type="pct"/>
            <w:tcBorders>
              <w:top w:val="single" w:sz="4" w:space="0" w:color="FFFFFF" w:themeColor="background1"/>
            </w:tcBorders>
            <w:shd w:val="clear" w:color="auto" w:fill="E41D4B"/>
            <w:vAlign w:val="center"/>
          </w:tcPr>
          <w:p w14:paraId="77AAAF6A" w14:textId="77777777" w:rsidR="003702A7" w:rsidRPr="00527D27" w:rsidRDefault="003702A7" w:rsidP="00F361B3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QUALITE</w:t>
            </w:r>
          </w:p>
        </w:tc>
        <w:tc>
          <w:tcPr>
            <w:tcW w:w="1966" w:type="pct"/>
            <w:vAlign w:val="center"/>
          </w:tcPr>
          <w:p w14:paraId="6A1878DB" w14:textId="77777777" w:rsidR="003702A7" w:rsidRPr="00527D27" w:rsidRDefault="003702A7" w:rsidP="003702A7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2" w:type="pct"/>
            <w:vMerge/>
          </w:tcPr>
          <w:p w14:paraId="47E1536F" w14:textId="77777777" w:rsidR="003702A7" w:rsidRPr="00527D27" w:rsidRDefault="003702A7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4" w:type="pct"/>
            <w:vMerge/>
          </w:tcPr>
          <w:p w14:paraId="2A4A960D" w14:textId="77777777" w:rsidR="003702A7" w:rsidRPr="00527D27" w:rsidRDefault="003702A7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11847FC" w14:textId="77777777" w:rsidR="00EE2EBA" w:rsidRDefault="00EE2EBA" w:rsidP="004050DA">
      <w:pPr>
        <w:tabs>
          <w:tab w:val="left" w:pos="851"/>
        </w:tabs>
        <w:rPr>
          <w:rFonts w:cstheme="minorHAnsi"/>
          <w:sz w:val="22"/>
          <w:szCs w:val="22"/>
        </w:rPr>
      </w:pPr>
    </w:p>
    <w:p w14:paraId="2B8E67F0" w14:textId="77777777" w:rsidR="00EE2EBA" w:rsidRPr="00527D27" w:rsidRDefault="00EE2EBA" w:rsidP="00EE2EBA">
      <w:pPr>
        <w:pStyle w:val="Titre2"/>
        <w:rPr>
          <w:sz w:val="22"/>
          <w:szCs w:val="22"/>
        </w:rPr>
      </w:pPr>
      <w:r w:rsidRPr="00527D27">
        <w:rPr>
          <w:sz w:val="22"/>
          <w:szCs w:val="22"/>
        </w:rPr>
        <w:t xml:space="preserve">Signature </w:t>
      </w:r>
      <w:r>
        <w:rPr>
          <w:sz w:val="22"/>
          <w:szCs w:val="22"/>
        </w:rPr>
        <w:t xml:space="preserve">du </w:t>
      </w:r>
      <w:r w:rsidRPr="0061477F">
        <w:rPr>
          <w:color w:val="C00000"/>
          <w:sz w:val="22"/>
          <w:szCs w:val="22"/>
        </w:rPr>
        <w:t>soumissionnaire</w:t>
      </w:r>
      <w:r w:rsidR="0061477F">
        <w:rPr>
          <w:color w:val="C00000"/>
          <w:sz w:val="22"/>
          <w:szCs w:val="22"/>
        </w:rPr>
        <w:t xml:space="preserve"> </w:t>
      </w:r>
      <w:r w:rsidRPr="0061477F">
        <w:rPr>
          <w:color w:val="C00000"/>
          <w:sz w:val="22"/>
          <w:szCs w:val="22"/>
        </w:rPr>
        <w:t>/</w:t>
      </w:r>
      <w:r w:rsidR="0061477F">
        <w:rPr>
          <w:color w:val="C00000"/>
          <w:sz w:val="22"/>
          <w:szCs w:val="22"/>
        </w:rPr>
        <w:t xml:space="preserve"> </w:t>
      </w:r>
      <w:r w:rsidR="00263FA0" w:rsidRPr="0061477F">
        <w:rPr>
          <w:color w:val="C00000"/>
          <w:sz w:val="22"/>
          <w:szCs w:val="22"/>
        </w:rPr>
        <w:t>T</w:t>
      </w:r>
      <w:r w:rsidRPr="0061477F">
        <w:rPr>
          <w:color w:val="C00000"/>
          <w:sz w:val="22"/>
          <w:szCs w:val="22"/>
        </w:rPr>
        <w:t>itulaire</w:t>
      </w:r>
      <w:r w:rsidR="00263FA0" w:rsidRPr="0061477F">
        <w:rPr>
          <w:color w:val="C00000"/>
          <w:sz w:val="22"/>
          <w:szCs w:val="22"/>
        </w:rPr>
        <w:t xml:space="preserve"> </w:t>
      </w:r>
      <w:r w:rsidR="00263FA0">
        <w:rPr>
          <w:sz w:val="22"/>
          <w:szCs w:val="22"/>
        </w:rPr>
        <w:t>(</w:t>
      </w:r>
      <w:r w:rsidR="00263FA0" w:rsidRPr="0061477F">
        <w:rPr>
          <w:color w:val="C00000"/>
          <w:sz w:val="22"/>
          <w:szCs w:val="22"/>
        </w:rPr>
        <w:t>ou mandataire du groupement</w:t>
      </w:r>
      <w:r w:rsidR="00263FA0">
        <w:rPr>
          <w:sz w:val="22"/>
          <w:szCs w:val="22"/>
        </w:rPr>
        <w:t>)</w:t>
      </w:r>
    </w:p>
    <w:p w14:paraId="1136306A" w14:textId="77777777" w:rsidR="00EE2EBA" w:rsidRPr="00527D27" w:rsidRDefault="00EE2EBA" w:rsidP="00EE2EB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Borders>
          <w:top w:val="single" w:sz="4" w:space="0" w:color="E41D4B"/>
          <w:left w:val="single" w:sz="4" w:space="0" w:color="E41D4B"/>
          <w:bottom w:val="single" w:sz="4" w:space="0" w:color="E41D4B"/>
          <w:right w:val="single" w:sz="4" w:space="0" w:color="E41D4B"/>
          <w:insideH w:val="single" w:sz="4" w:space="0" w:color="E41D4B"/>
          <w:insideV w:val="single" w:sz="4" w:space="0" w:color="E41D4B"/>
        </w:tblBorders>
        <w:tblLook w:val="0000" w:firstRow="0" w:lastRow="0" w:firstColumn="0" w:lastColumn="0" w:noHBand="0" w:noVBand="0"/>
      </w:tblPr>
      <w:tblGrid>
        <w:gridCol w:w="1272"/>
        <w:gridCol w:w="4111"/>
        <w:gridCol w:w="2409"/>
        <w:gridCol w:w="2664"/>
      </w:tblGrid>
      <w:tr w:rsidR="00EE2EBA" w:rsidRPr="00527D27" w14:paraId="28BFBB38" w14:textId="77777777" w:rsidTr="007900F2">
        <w:trPr>
          <w:trHeight w:val="781"/>
        </w:trPr>
        <w:tc>
          <w:tcPr>
            <w:tcW w:w="2574" w:type="pct"/>
            <w:gridSpan w:val="2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41D4B"/>
            <w:vAlign w:val="center"/>
          </w:tcPr>
          <w:p w14:paraId="66EC1E42" w14:textId="77777777" w:rsidR="00EE2EBA" w:rsidRPr="00527D27" w:rsidRDefault="00EE2EBA" w:rsidP="000D7F8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SIGNATAIRE DU MARCHE</w:t>
            </w:r>
          </w:p>
        </w:tc>
        <w:tc>
          <w:tcPr>
            <w:tcW w:w="115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41D4B"/>
            <w:vAlign w:val="center"/>
          </w:tcPr>
          <w:p w14:paraId="0B51BC52" w14:textId="77777777" w:rsidR="00EE2EBA" w:rsidRPr="00527D27" w:rsidRDefault="00EE2EBA" w:rsidP="000D7F8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Lieu et date de signature</w:t>
            </w:r>
          </w:p>
        </w:tc>
        <w:tc>
          <w:tcPr>
            <w:tcW w:w="1274" w:type="pct"/>
            <w:tcBorders>
              <w:left w:val="single" w:sz="4" w:space="0" w:color="FFFFFF" w:themeColor="background1"/>
            </w:tcBorders>
            <w:shd w:val="clear" w:color="auto" w:fill="E41D4B"/>
            <w:vAlign w:val="center"/>
          </w:tcPr>
          <w:p w14:paraId="59B2504F" w14:textId="77777777" w:rsidR="00EE2EBA" w:rsidRPr="00527D27" w:rsidRDefault="00EE2EBA" w:rsidP="000D7F8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Signature</w:t>
            </w:r>
          </w:p>
        </w:tc>
      </w:tr>
      <w:tr w:rsidR="00EE2EBA" w:rsidRPr="00527D27" w14:paraId="3BB5FE68" w14:textId="77777777" w:rsidTr="007900F2">
        <w:trPr>
          <w:trHeight w:val="964"/>
        </w:trPr>
        <w:tc>
          <w:tcPr>
            <w:tcW w:w="60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5E7E28FC" w14:textId="77777777" w:rsidR="00EE2EBA" w:rsidRPr="00527D27" w:rsidRDefault="00EE2EBA" w:rsidP="000D7F8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Prénom</w:t>
            </w:r>
          </w:p>
        </w:tc>
        <w:tc>
          <w:tcPr>
            <w:tcW w:w="1966" w:type="pct"/>
            <w:vAlign w:val="center"/>
          </w:tcPr>
          <w:p w14:paraId="28F73CFD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2" w:type="pct"/>
            <w:vMerge w:val="restart"/>
            <w:vAlign w:val="center"/>
          </w:tcPr>
          <w:p w14:paraId="2FEB8FE6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4" w:type="pct"/>
            <w:vMerge w:val="restart"/>
          </w:tcPr>
          <w:p w14:paraId="7AFC4A29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E2EBA" w:rsidRPr="00527D27" w14:paraId="3662493E" w14:textId="77777777" w:rsidTr="007900F2">
        <w:trPr>
          <w:trHeight w:val="964"/>
        </w:trPr>
        <w:tc>
          <w:tcPr>
            <w:tcW w:w="60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41D4B"/>
            <w:vAlign w:val="center"/>
          </w:tcPr>
          <w:p w14:paraId="4FEDAAD4" w14:textId="77777777" w:rsidR="00EE2EBA" w:rsidRPr="00527D27" w:rsidRDefault="00EE2EBA" w:rsidP="000D7F8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NOM</w:t>
            </w:r>
          </w:p>
        </w:tc>
        <w:tc>
          <w:tcPr>
            <w:tcW w:w="1966" w:type="pct"/>
            <w:vAlign w:val="center"/>
          </w:tcPr>
          <w:p w14:paraId="6BBF790E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2" w:type="pct"/>
            <w:vMerge/>
          </w:tcPr>
          <w:p w14:paraId="2B93F976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4" w:type="pct"/>
            <w:vMerge/>
          </w:tcPr>
          <w:p w14:paraId="66D5E295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E2EBA" w:rsidRPr="00527D27" w14:paraId="711CDAA8" w14:textId="77777777" w:rsidTr="007900F2">
        <w:trPr>
          <w:trHeight w:val="964"/>
        </w:trPr>
        <w:tc>
          <w:tcPr>
            <w:tcW w:w="608" w:type="pct"/>
            <w:tcBorders>
              <w:top w:val="single" w:sz="4" w:space="0" w:color="FFFFFF" w:themeColor="background1"/>
            </w:tcBorders>
            <w:shd w:val="clear" w:color="auto" w:fill="E41D4B"/>
            <w:vAlign w:val="center"/>
          </w:tcPr>
          <w:p w14:paraId="73A0A490" w14:textId="77777777" w:rsidR="00EE2EBA" w:rsidRPr="00527D27" w:rsidRDefault="00EE2EBA" w:rsidP="000D7F8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QUALITE</w:t>
            </w:r>
          </w:p>
        </w:tc>
        <w:tc>
          <w:tcPr>
            <w:tcW w:w="1966" w:type="pct"/>
            <w:vAlign w:val="center"/>
          </w:tcPr>
          <w:p w14:paraId="74D62EBB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2" w:type="pct"/>
            <w:vMerge/>
          </w:tcPr>
          <w:p w14:paraId="57CBB70A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4" w:type="pct"/>
            <w:vMerge/>
          </w:tcPr>
          <w:p w14:paraId="3D39E542" w14:textId="77777777" w:rsidR="00EE2EBA" w:rsidRPr="00527D27" w:rsidRDefault="00EE2EBA" w:rsidP="000D7F8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AFD5C62" w14:textId="77777777" w:rsidR="00EE2EBA" w:rsidRDefault="00EE2EBA" w:rsidP="004050DA">
      <w:pPr>
        <w:tabs>
          <w:tab w:val="left" w:pos="851"/>
        </w:tabs>
        <w:rPr>
          <w:rFonts w:cstheme="minorHAnsi"/>
          <w:sz w:val="22"/>
          <w:szCs w:val="22"/>
        </w:rPr>
      </w:pPr>
    </w:p>
    <w:p w14:paraId="64CE1775" w14:textId="77777777" w:rsidR="00EE2EBA" w:rsidRPr="00527D27" w:rsidRDefault="00EE2EBA" w:rsidP="004050DA">
      <w:pPr>
        <w:tabs>
          <w:tab w:val="left" w:pos="851"/>
        </w:tabs>
        <w:rPr>
          <w:rFonts w:cstheme="minorHAnsi"/>
          <w:sz w:val="22"/>
          <w:szCs w:val="22"/>
        </w:rPr>
      </w:pPr>
    </w:p>
    <w:p w14:paraId="5166C715" w14:textId="77777777" w:rsidR="004050DA" w:rsidRPr="00527D27" w:rsidRDefault="00FF525C" w:rsidP="00FF525C">
      <w:pPr>
        <w:shd w:val="clear" w:color="auto" w:fill="E41D4B"/>
        <w:tabs>
          <w:tab w:val="left" w:pos="851"/>
        </w:tabs>
        <w:jc w:val="center"/>
        <w:rPr>
          <w:rFonts w:cstheme="minorHAnsi"/>
          <w:b/>
          <w:bCs/>
          <w:color w:val="FFFFFF" w:themeColor="background1"/>
          <w:sz w:val="22"/>
          <w:szCs w:val="22"/>
        </w:rPr>
      </w:pPr>
      <w:r w:rsidRPr="00527D27">
        <w:rPr>
          <w:rFonts w:cstheme="minorHAnsi"/>
          <w:b/>
          <w:bCs/>
          <w:color w:val="FFFFFF" w:themeColor="background1"/>
          <w:sz w:val="22"/>
          <w:szCs w:val="22"/>
        </w:rPr>
        <w:t>LE</w:t>
      </w:r>
      <w:r w:rsidR="00EE2EBA">
        <w:rPr>
          <w:rFonts w:cstheme="minorHAnsi"/>
          <w:b/>
          <w:bCs/>
          <w:color w:val="FFFFFF" w:themeColor="background1"/>
          <w:sz w:val="22"/>
          <w:szCs w:val="22"/>
        </w:rPr>
        <w:t>S</w:t>
      </w:r>
      <w:r w:rsidRPr="00527D27">
        <w:rPr>
          <w:rFonts w:cstheme="minorHAnsi"/>
          <w:b/>
          <w:bCs/>
          <w:color w:val="FFFFFF" w:themeColor="background1"/>
          <w:sz w:val="22"/>
          <w:szCs w:val="22"/>
        </w:rPr>
        <w:t xml:space="preserve"> SIGNATAIRE</w:t>
      </w:r>
      <w:r w:rsidR="00EE2EBA">
        <w:rPr>
          <w:rFonts w:cstheme="minorHAnsi"/>
          <w:b/>
          <w:bCs/>
          <w:color w:val="FFFFFF" w:themeColor="background1"/>
          <w:sz w:val="22"/>
          <w:szCs w:val="22"/>
        </w:rPr>
        <w:t>S</w:t>
      </w:r>
      <w:r w:rsidRPr="00527D27">
        <w:rPr>
          <w:rFonts w:cstheme="minorHAnsi"/>
          <w:b/>
          <w:bCs/>
          <w:color w:val="FFFFFF" w:themeColor="background1"/>
          <w:sz w:val="22"/>
          <w:szCs w:val="22"/>
        </w:rPr>
        <w:t xml:space="preserve"> DOI</w:t>
      </w:r>
      <w:r w:rsidR="00EE2EBA">
        <w:rPr>
          <w:rFonts w:cstheme="minorHAnsi"/>
          <w:b/>
          <w:bCs/>
          <w:color w:val="FFFFFF" w:themeColor="background1"/>
          <w:sz w:val="22"/>
          <w:szCs w:val="22"/>
        </w:rPr>
        <w:t>VEN</w:t>
      </w:r>
      <w:r w:rsidRPr="00527D27">
        <w:rPr>
          <w:rFonts w:cstheme="minorHAnsi"/>
          <w:b/>
          <w:bCs/>
          <w:color w:val="FFFFFF" w:themeColor="background1"/>
          <w:sz w:val="22"/>
          <w:szCs w:val="22"/>
        </w:rPr>
        <w:t>T AVOIR LE POUVOIR D’ENGAGER LA PERSONNE QU’IL</w:t>
      </w:r>
      <w:r w:rsidR="00D96557">
        <w:rPr>
          <w:rFonts w:cstheme="minorHAnsi"/>
          <w:b/>
          <w:bCs/>
          <w:color w:val="FFFFFF" w:themeColor="background1"/>
          <w:sz w:val="22"/>
          <w:szCs w:val="22"/>
        </w:rPr>
        <w:t>S</w:t>
      </w:r>
      <w:r w:rsidRPr="00527D27">
        <w:rPr>
          <w:rFonts w:cstheme="minorHAnsi"/>
          <w:b/>
          <w:bCs/>
          <w:color w:val="FFFFFF" w:themeColor="background1"/>
          <w:sz w:val="22"/>
          <w:szCs w:val="22"/>
        </w:rPr>
        <w:t xml:space="preserve"> REPRESENTE</w:t>
      </w:r>
      <w:r w:rsidR="00D96557">
        <w:rPr>
          <w:rFonts w:cstheme="minorHAnsi"/>
          <w:b/>
          <w:bCs/>
          <w:color w:val="FFFFFF" w:themeColor="background1"/>
          <w:sz w:val="22"/>
          <w:szCs w:val="22"/>
        </w:rPr>
        <w:t>NT</w:t>
      </w:r>
      <w:r w:rsidR="007E5FE7">
        <w:rPr>
          <w:rFonts w:cstheme="minorHAnsi"/>
          <w:b/>
          <w:bCs/>
          <w:color w:val="FFFFFF" w:themeColor="background1"/>
          <w:sz w:val="22"/>
          <w:szCs w:val="22"/>
        </w:rPr>
        <w:t xml:space="preserve"> ET </w:t>
      </w:r>
      <w:r w:rsidR="00EE2EBA">
        <w:rPr>
          <w:rFonts w:cstheme="minorHAnsi"/>
          <w:b/>
          <w:bCs/>
          <w:color w:val="FFFFFF" w:themeColor="background1"/>
          <w:sz w:val="22"/>
          <w:szCs w:val="22"/>
        </w:rPr>
        <w:t>TRANSMET</w:t>
      </w:r>
      <w:r w:rsidR="00D96557">
        <w:rPr>
          <w:rFonts w:cstheme="minorHAnsi"/>
          <w:b/>
          <w:bCs/>
          <w:color w:val="FFFFFF" w:themeColor="background1"/>
          <w:sz w:val="22"/>
          <w:szCs w:val="22"/>
        </w:rPr>
        <w:t>TE NT</w:t>
      </w:r>
      <w:r w:rsidR="00EE2EBA">
        <w:rPr>
          <w:rFonts w:cstheme="minorHAnsi"/>
          <w:b/>
          <w:bCs/>
          <w:color w:val="FFFFFF" w:themeColor="background1"/>
          <w:sz w:val="22"/>
          <w:szCs w:val="22"/>
        </w:rPr>
        <w:t xml:space="preserve"> LE POUVOIR DE SIGNATURE</w:t>
      </w:r>
    </w:p>
    <w:p w14:paraId="6EF059D3" w14:textId="77777777" w:rsidR="004050DA" w:rsidRDefault="004050D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15B2F4C2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0D6468C2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60138961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688A4333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1B40EA20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24628500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72950D64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5B2F9E9A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4CE45BBA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6F9FC9FB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60149319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105C1C19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38AEA1C8" w14:textId="77777777" w:rsidR="00593AFA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1E814010" w14:textId="77777777" w:rsidR="00593AFA" w:rsidRPr="00527D27" w:rsidRDefault="00593AFA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5F836773" w14:textId="77777777" w:rsidR="00D827FF" w:rsidRDefault="00D827FF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  <w:sectPr w:rsidR="00D827FF" w:rsidSect="005B0D4C">
          <w:pgSz w:w="11906" w:h="16838"/>
          <w:pgMar w:top="720" w:right="720" w:bottom="720" w:left="720" w:header="708" w:footer="246" w:gutter="0"/>
          <w:cols w:space="708"/>
          <w:docGrid w:linePitch="360"/>
        </w:sectPr>
      </w:pPr>
    </w:p>
    <w:p w14:paraId="4F24851D" w14:textId="77777777" w:rsidR="003702A7" w:rsidRPr="00527D27" w:rsidRDefault="003702A7" w:rsidP="004050DA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3F7A"/>
          <w:left w:val="single" w:sz="4" w:space="0" w:color="003F7A"/>
          <w:bottom w:val="single" w:sz="4" w:space="0" w:color="003F7A"/>
          <w:right w:val="single" w:sz="4" w:space="0" w:color="003F7A"/>
          <w:insideH w:val="single" w:sz="4" w:space="0" w:color="003F7A"/>
          <w:insideV w:val="single" w:sz="4" w:space="0" w:color="003F7A"/>
        </w:tblBorders>
        <w:shd w:val="clear" w:color="auto" w:fill="003F7A"/>
        <w:tblLook w:val="0000" w:firstRow="0" w:lastRow="0" w:firstColumn="0" w:lastColumn="0" w:noHBand="0" w:noVBand="0"/>
      </w:tblPr>
      <w:tblGrid>
        <w:gridCol w:w="10456"/>
      </w:tblGrid>
      <w:tr w:rsidR="00843284" w:rsidRPr="00527D27" w14:paraId="50D5005E" w14:textId="77777777" w:rsidTr="001D5FBB">
        <w:trPr>
          <w:trHeight w:val="286"/>
        </w:trPr>
        <w:tc>
          <w:tcPr>
            <w:tcW w:w="5000" w:type="pct"/>
            <w:shd w:val="clear" w:color="auto" w:fill="003F7A"/>
            <w:vAlign w:val="center"/>
          </w:tcPr>
          <w:p w14:paraId="47137750" w14:textId="77777777" w:rsidR="00843284" w:rsidRPr="00527D27" w:rsidRDefault="00843284" w:rsidP="001D5FB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SIGNAT</w:t>
            </w:r>
            <w:r w:rsidR="00FA0049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U</w:t>
            </w: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 xml:space="preserve">RE </w:t>
            </w:r>
            <w:r w:rsidR="00CC1EEB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DE</w:t>
            </w:r>
            <w:r w:rsidR="001D5FBB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 xml:space="preserve"> L’ACHETEUR</w:t>
            </w:r>
          </w:p>
        </w:tc>
      </w:tr>
    </w:tbl>
    <w:p w14:paraId="167BFADB" w14:textId="77777777" w:rsidR="001D5FBB" w:rsidRDefault="001D5FBB"/>
    <w:p w14:paraId="2D535BD5" w14:textId="77777777" w:rsidR="00AA39B5" w:rsidRPr="004D1226" w:rsidRDefault="00AA39B5">
      <w:pPr>
        <w:rPr>
          <w:sz w:val="22"/>
          <w:szCs w:val="22"/>
        </w:rPr>
      </w:pPr>
      <w:r w:rsidRPr="004D1226">
        <w:rPr>
          <w:sz w:val="22"/>
          <w:szCs w:val="22"/>
        </w:rPr>
        <w:t>Le représentant de l’Acheteur accepte le sous-traitant et agrée ses conditions de paiement.</w:t>
      </w:r>
    </w:p>
    <w:p w14:paraId="71F6BDA9" w14:textId="77777777" w:rsidR="00AA39B5" w:rsidRDefault="00AA39B5"/>
    <w:tbl>
      <w:tblPr>
        <w:tblW w:w="5000" w:type="pct"/>
        <w:tblBorders>
          <w:top w:val="single" w:sz="4" w:space="0" w:color="E41D4B"/>
          <w:left w:val="single" w:sz="4" w:space="0" w:color="E41D4B"/>
          <w:bottom w:val="single" w:sz="4" w:space="0" w:color="E41D4B"/>
          <w:right w:val="single" w:sz="4" w:space="0" w:color="E41D4B"/>
          <w:insideH w:val="single" w:sz="4" w:space="0" w:color="E41D4B"/>
          <w:insideV w:val="single" w:sz="4" w:space="0" w:color="E41D4B"/>
        </w:tblBorders>
        <w:tblLook w:val="0000" w:firstRow="0" w:lastRow="0" w:firstColumn="0" w:lastColumn="0" w:noHBand="0" w:noVBand="0"/>
      </w:tblPr>
      <w:tblGrid>
        <w:gridCol w:w="2830"/>
        <w:gridCol w:w="3260"/>
        <w:gridCol w:w="4366"/>
      </w:tblGrid>
      <w:tr w:rsidR="00843284" w:rsidRPr="00527D27" w14:paraId="0063483E" w14:textId="77777777" w:rsidTr="007900F2">
        <w:trPr>
          <w:trHeight w:val="404"/>
        </w:trPr>
        <w:tc>
          <w:tcPr>
            <w:tcW w:w="1353" w:type="pct"/>
            <w:tcBorders>
              <w:right w:val="single" w:sz="4" w:space="0" w:color="FFFFFF" w:themeColor="background1"/>
            </w:tcBorders>
            <w:shd w:val="clear" w:color="auto" w:fill="E41D4B"/>
            <w:vAlign w:val="center"/>
          </w:tcPr>
          <w:p w14:paraId="21D700F2" w14:textId="77777777" w:rsidR="00843284" w:rsidRPr="00527D27" w:rsidRDefault="00843284" w:rsidP="00843284">
            <w:pPr>
              <w:tabs>
                <w:tab w:val="left" w:pos="851"/>
              </w:tabs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41D4B"/>
            <w:vAlign w:val="center"/>
          </w:tcPr>
          <w:p w14:paraId="504C03D4" w14:textId="77777777" w:rsidR="00843284" w:rsidRPr="00527D27" w:rsidRDefault="00843284" w:rsidP="001D5FB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Lieu et date de signature</w:t>
            </w:r>
          </w:p>
        </w:tc>
        <w:tc>
          <w:tcPr>
            <w:tcW w:w="2081" w:type="pct"/>
            <w:tcBorders>
              <w:left w:val="single" w:sz="4" w:space="0" w:color="FFFFFF" w:themeColor="background1"/>
            </w:tcBorders>
            <w:shd w:val="clear" w:color="auto" w:fill="E41D4B"/>
            <w:vAlign w:val="center"/>
          </w:tcPr>
          <w:p w14:paraId="0F3BB389" w14:textId="77777777" w:rsidR="00843284" w:rsidRPr="00527D27" w:rsidRDefault="00843284" w:rsidP="001C6ACF">
            <w:pPr>
              <w:tabs>
                <w:tab w:val="left" w:pos="851"/>
              </w:tabs>
              <w:jc w:val="center"/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27D27">
              <w:rPr>
                <w:rFonts w:cstheme="minorHAnsi"/>
                <w:b/>
                <w:bCs/>
                <w:color w:val="FFFFFF" w:themeColor="background1"/>
                <w:sz w:val="22"/>
                <w:szCs w:val="22"/>
              </w:rPr>
              <w:t>Signature</w:t>
            </w:r>
          </w:p>
        </w:tc>
      </w:tr>
      <w:tr w:rsidR="001D5FBB" w:rsidRPr="00527D27" w14:paraId="30D2D55C" w14:textId="77777777" w:rsidTr="001D5FBB">
        <w:trPr>
          <w:trHeight w:val="850"/>
        </w:trPr>
        <w:tc>
          <w:tcPr>
            <w:tcW w:w="1353" w:type="pct"/>
            <w:vMerge w:val="restart"/>
            <w:vAlign w:val="center"/>
          </w:tcPr>
          <w:p w14:paraId="7BD73236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b/>
                <w:bCs/>
                <w:noProof/>
                <w:sz w:val="22"/>
                <w:szCs w:val="22"/>
              </w:rPr>
            </w:pPr>
          </w:p>
          <w:p w14:paraId="09AE2A99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b/>
                <w:bCs/>
                <w:noProof/>
                <w:sz w:val="22"/>
                <w:szCs w:val="22"/>
              </w:rPr>
            </w:pPr>
          </w:p>
          <w:p w14:paraId="79A4DD83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b/>
                <w:bCs/>
                <w:noProof/>
                <w:sz w:val="22"/>
                <w:szCs w:val="22"/>
              </w:rPr>
            </w:pPr>
          </w:p>
          <w:p w14:paraId="44D2D1B1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b/>
                <w:bCs/>
                <w:noProof/>
                <w:sz w:val="22"/>
                <w:szCs w:val="22"/>
              </w:rPr>
            </w:pPr>
          </w:p>
          <w:p w14:paraId="66C34ABD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b/>
                <w:bCs/>
                <w:noProof/>
                <w:sz w:val="22"/>
                <w:szCs w:val="22"/>
              </w:rPr>
            </w:pPr>
          </w:p>
          <w:p w14:paraId="6D1733E3" w14:textId="77777777" w:rsidR="00843284" w:rsidRPr="00EC5F1F" w:rsidRDefault="003840DA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OFFICE NATIONAL DES FORÊTS</w:t>
            </w:r>
          </w:p>
          <w:p w14:paraId="2E2E75A4" w14:textId="77777777" w:rsidR="003840DA" w:rsidRDefault="003840DA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4763D6E4" w14:textId="77777777" w:rsidR="00843284" w:rsidRPr="00527D27" w:rsidRDefault="003840DA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3840DA">
              <w:rPr>
                <w:rFonts w:cstheme="minorHAnsi"/>
                <w:b/>
                <w:bCs/>
                <w:sz w:val="22"/>
                <w:szCs w:val="22"/>
              </w:rPr>
              <w:t>Pour la directrice générale et par délégation, l'adjointe à la directrice générale</w:t>
            </w:r>
          </w:p>
          <w:p w14:paraId="5C37B926" w14:textId="77777777" w:rsidR="00843284" w:rsidRDefault="00843284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0C6DC37" w14:textId="77777777" w:rsidR="0024087B" w:rsidRDefault="003840DA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Marie-Agnès VIBERT</w:t>
            </w:r>
          </w:p>
          <w:p w14:paraId="47FB1C05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76ED731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42423171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06F9033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2FBA754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1B4F2134" w14:textId="77777777" w:rsidR="0024087B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45B9851B" w14:textId="77777777" w:rsidR="0024087B" w:rsidRPr="00527D27" w:rsidRDefault="0024087B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pct"/>
            <w:vMerge w:val="restart"/>
            <w:vAlign w:val="center"/>
          </w:tcPr>
          <w:p w14:paraId="79344601" w14:textId="2AE81DEF" w:rsidR="00466C6A" w:rsidRDefault="00843284" w:rsidP="00843284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A</w:t>
            </w:r>
          </w:p>
          <w:p w14:paraId="656E9576" w14:textId="77777777" w:rsidR="00466C6A" w:rsidRDefault="00466C6A" w:rsidP="00843284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E68CEDE" w14:textId="77777777" w:rsidR="00466C6A" w:rsidRDefault="00466C6A" w:rsidP="00843284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75D51647" w14:textId="77777777" w:rsidR="00466C6A" w:rsidRDefault="00466C6A" w:rsidP="00843284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AC496C2" w14:textId="77777777" w:rsidR="00843284" w:rsidRPr="00527D27" w:rsidRDefault="00843284" w:rsidP="00843284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cstheme="minorHAnsi"/>
                <w:b/>
                <w:bCs/>
                <w:sz w:val="22"/>
                <w:szCs w:val="22"/>
              </w:rPr>
              <w:t>le</w:t>
            </w:r>
            <w:proofErr w:type="gramEnd"/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88" w:type="pct"/>
            <w:vMerge w:val="restart"/>
            <w:vAlign w:val="center"/>
          </w:tcPr>
          <w:p w14:paraId="32D858C9" w14:textId="77777777" w:rsidR="00843284" w:rsidRPr="00527D27" w:rsidRDefault="00843284" w:rsidP="00843284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5FBB" w:rsidRPr="00527D27" w14:paraId="045EB5E4" w14:textId="77777777" w:rsidTr="001D5FBB">
        <w:trPr>
          <w:trHeight w:val="850"/>
        </w:trPr>
        <w:tc>
          <w:tcPr>
            <w:tcW w:w="1353" w:type="pct"/>
            <w:vMerge/>
            <w:vAlign w:val="center"/>
          </w:tcPr>
          <w:p w14:paraId="2350090F" w14:textId="77777777" w:rsidR="00843284" w:rsidRPr="00527D27" w:rsidRDefault="00843284" w:rsidP="001C6ACF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pct"/>
            <w:vMerge/>
            <w:vAlign w:val="center"/>
          </w:tcPr>
          <w:p w14:paraId="507847BC" w14:textId="77777777" w:rsidR="00843284" w:rsidRPr="00527D27" w:rsidRDefault="00843284" w:rsidP="001C6ACF">
            <w:pPr>
              <w:tabs>
                <w:tab w:val="left" w:pos="851"/>
              </w:tabs>
              <w:snapToGrid w:val="0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88" w:type="pct"/>
            <w:vMerge/>
          </w:tcPr>
          <w:p w14:paraId="3164D57C" w14:textId="77777777" w:rsidR="00843284" w:rsidRPr="00527D27" w:rsidRDefault="00843284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D5FBB" w:rsidRPr="00527D27" w14:paraId="113C6EFC" w14:textId="77777777" w:rsidTr="001D5FBB">
        <w:trPr>
          <w:trHeight w:val="850"/>
        </w:trPr>
        <w:tc>
          <w:tcPr>
            <w:tcW w:w="1353" w:type="pct"/>
            <w:vMerge/>
            <w:vAlign w:val="center"/>
          </w:tcPr>
          <w:p w14:paraId="40749603" w14:textId="77777777" w:rsidR="00843284" w:rsidRPr="00527D27" w:rsidRDefault="00843284" w:rsidP="001C6ACF">
            <w:pPr>
              <w:tabs>
                <w:tab w:val="left" w:pos="851"/>
              </w:tabs>
              <w:snapToGrid w:val="0"/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pct"/>
            <w:vMerge/>
          </w:tcPr>
          <w:p w14:paraId="53ABD50B" w14:textId="77777777" w:rsidR="00843284" w:rsidRPr="00527D27" w:rsidRDefault="00843284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88" w:type="pct"/>
            <w:vMerge/>
          </w:tcPr>
          <w:p w14:paraId="0218ECAE" w14:textId="77777777" w:rsidR="00843284" w:rsidRPr="00527D27" w:rsidRDefault="00843284" w:rsidP="001C6ACF">
            <w:pPr>
              <w:tabs>
                <w:tab w:val="left" w:pos="851"/>
              </w:tabs>
              <w:snapToGrid w:val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67A6DA0" w14:textId="77777777" w:rsidR="004050DA" w:rsidRDefault="004050DA" w:rsidP="00CE4565">
      <w:pPr>
        <w:tabs>
          <w:tab w:val="left" w:pos="6135"/>
        </w:tabs>
        <w:rPr>
          <w:rFonts w:cstheme="minorHAnsi"/>
          <w:sz w:val="22"/>
          <w:szCs w:val="22"/>
        </w:rPr>
      </w:pPr>
    </w:p>
    <w:p w14:paraId="31CC66D2" w14:textId="77777777" w:rsidR="001D5FBB" w:rsidRDefault="001D5FBB">
      <w:pPr>
        <w:rPr>
          <w:rFonts w:cstheme="minorHAnsi"/>
          <w:sz w:val="22"/>
          <w:szCs w:val="22"/>
        </w:rPr>
      </w:pPr>
    </w:p>
    <w:sectPr w:rsidR="001D5FBB" w:rsidSect="005B0D4C">
      <w:pgSz w:w="11906" w:h="16838"/>
      <w:pgMar w:top="720" w:right="720" w:bottom="720" w:left="720" w:header="708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C223" w14:textId="77777777" w:rsidR="00BF57DC" w:rsidRDefault="00BF57DC" w:rsidP="00803CB1">
      <w:r>
        <w:separator/>
      </w:r>
    </w:p>
  </w:endnote>
  <w:endnote w:type="continuationSeparator" w:id="0">
    <w:p w14:paraId="4AB5C80B" w14:textId="77777777" w:rsidR="00BF57DC" w:rsidRDefault="00BF57DC" w:rsidP="00803CB1">
      <w:r>
        <w:continuationSeparator/>
      </w:r>
    </w:p>
  </w:endnote>
  <w:endnote w:type="continuationNotice" w:id="1">
    <w:p w14:paraId="2B7670DF" w14:textId="77777777" w:rsidR="00BF57DC" w:rsidRDefault="00BF5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Titres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 (Corps CS)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8881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60C57D" w14:textId="77777777" w:rsidR="0074450B" w:rsidRDefault="0074450B" w:rsidP="00CE4565">
            <w:pPr>
              <w:pStyle w:val="Pieddepage"/>
              <w:jc w:val="center"/>
            </w:pPr>
            <w:r w:rsidRPr="00CE4565">
              <w:rPr>
                <w:sz w:val="22"/>
                <w:szCs w:val="22"/>
              </w:rPr>
              <w:t xml:space="preserve">Page </w:t>
            </w:r>
            <w:r w:rsidRPr="00CE4565">
              <w:rPr>
                <w:b/>
                <w:bCs/>
                <w:sz w:val="22"/>
                <w:szCs w:val="22"/>
              </w:rPr>
              <w:fldChar w:fldCharType="begin"/>
            </w:r>
            <w:r w:rsidRPr="00CE4565">
              <w:rPr>
                <w:b/>
                <w:bCs/>
                <w:sz w:val="22"/>
                <w:szCs w:val="22"/>
              </w:rPr>
              <w:instrText>PAGE</w:instrText>
            </w:r>
            <w:r w:rsidRPr="00CE4565">
              <w:rPr>
                <w:b/>
                <w:bCs/>
                <w:sz w:val="22"/>
                <w:szCs w:val="22"/>
              </w:rPr>
              <w:fldChar w:fldCharType="separate"/>
            </w:r>
            <w:r w:rsidRPr="00CE4565">
              <w:rPr>
                <w:b/>
                <w:bCs/>
                <w:sz w:val="22"/>
                <w:szCs w:val="22"/>
              </w:rPr>
              <w:t>2</w:t>
            </w:r>
            <w:r w:rsidRPr="00CE4565">
              <w:rPr>
                <w:b/>
                <w:bCs/>
                <w:sz w:val="22"/>
                <w:szCs w:val="22"/>
              </w:rPr>
              <w:fldChar w:fldCharType="end"/>
            </w:r>
            <w:r w:rsidRPr="00CE4565">
              <w:rPr>
                <w:sz w:val="22"/>
                <w:szCs w:val="22"/>
              </w:rPr>
              <w:t xml:space="preserve"> sur </w:t>
            </w:r>
            <w:r w:rsidRPr="00CE4565">
              <w:rPr>
                <w:b/>
                <w:bCs/>
                <w:sz w:val="22"/>
                <w:szCs w:val="22"/>
              </w:rPr>
              <w:fldChar w:fldCharType="begin"/>
            </w:r>
            <w:r w:rsidRPr="00CE4565">
              <w:rPr>
                <w:b/>
                <w:bCs/>
                <w:sz w:val="22"/>
                <w:szCs w:val="22"/>
              </w:rPr>
              <w:instrText>NUMPAGES</w:instrText>
            </w:r>
            <w:r w:rsidRPr="00CE4565">
              <w:rPr>
                <w:b/>
                <w:bCs/>
                <w:sz w:val="22"/>
                <w:szCs w:val="22"/>
              </w:rPr>
              <w:fldChar w:fldCharType="separate"/>
            </w:r>
            <w:r w:rsidRPr="00CE4565">
              <w:rPr>
                <w:b/>
                <w:bCs/>
                <w:sz w:val="22"/>
                <w:szCs w:val="22"/>
              </w:rPr>
              <w:t>2</w:t>
            </w:r>
            <w:r w:rsidRPr="00CE4565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F501" w14:textId="77777777" w:rsidR="00BF57DC" w:rsidRDefault="00BF57DC" w:rsidP="00803CB1">
      <w:r>
        <w:separator/>
      </w:r>
    </w:p>
  </w:footnote>
  <w:footnote w:type="continuationSeparator" w:id="0">
    <w:p w14:paraId="08DF421A" w14:textId="77777777" w:rsidR="00BF57DC" w:rsidRDefault="00BF57DC" w:rsidP="00803CB1">
      <w:r>
        <w:continuationSeparator/>
      </w:r>
    </w:p>
  </w:footnote>
  <w:footnote w:type="continuationNotice" w:id="1">
    <w:p w14:paraId="703F343B" w14:textId="77777777" w:rsidR="00BF57DC" w:rsidRDefault="00BF57DC"/>
  </w:footnote>
  <w:footnote w:id="2">
    <w:p w14:paraId="3E358857" w14:textId="77777777" w:rsidR="00291774" w:rsidRDefault="0029177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="001814E1">
        <w:t>En cas de modification du montant</w:t>
      </w:r>
      <w:r w:rsidR="008C17C2">
        <w:t xml:space="preserve">, </w:t>
      </w:r>
      <w:r w:rsidR="00282E61">
        <w:t>un acte spécial DC4 modificatif</w:t>
      </w:r>
      <w:r w:rsidR="008C17C2">
        <w:t xml:space="preserve"> sera nécessaire</w:t>
      </w:r>
      <w:r w:rsidR="00282E61">
        <w:t>.</w:t>
      </w:r>
    </w:p>
  </w:footnote>
  <w:footnote w:id="3">
    <w:p w14:paraId="26BC4D78" w14:textId="77777777" w:rsidR="0074450B" w:rsidRDefault="0074450B" w:rsidP="00631F2E">
      <w:pPr>
        <w:pStyle w:val="Notedebasdepage"/>
      </w:pPr>
      <w:r>
        <w:rPr>
          <w:rStyle w:val="Appelnotedebasdep"/>
        </w:rPr>
        <w:footnoteRef/>
      </w:r>
      <w:r>
        <w:t xml:space="preserve"> L’article </w:t>
      </w:r>
      <w:hyperlink r:id="rId1" w:history="1">
        <w:r>
          <w:rPr>
            <w:rStyle w:val="Lienhypertexte"/>
            <w:bCs/>
          </w:rPr>
          <w:t>2 </w:t>
        </w:r>
        <w:r w:rsidRPr="00200B38">
          <w:rPr>
            <w:rStyle w:val="Lienhypertexte"/>
            <w:bCs/>
            <w:i/>
          </w:rPr>
          <w:t>nonies</w:t>
        </w:r>
        <w:r>
          <w:rPr>
            <w:rStyle w:val="Lienhypertexte"/>
            <w:bCs/>
          </w:rPr>
          <w:t xml:space="preserve"> de l’article 283 du code général des impôts</w:t>
        </w:r>
      </w:hyperlink>
      <w:r>
        <w:t xml:space="preserve"> prévoit un dispositif d’autoliquidation pour les </w:t>
      </w:r>
      <w:r w:rsidRPr="001C60B3">
        <w:t>travaux de construction, y compris ceux de réparation, de nettoyage, d'entretien, de transformation et de démolition effectués en relation avec un bien immobilier</w:t>
      </w:r>
      <w:r>
        <w:t xml:space="preserve">. </w:t>
      </w:r>
    </w:p>
    <w:p w14:paraId="20F4C299" w14:textId="77777777" w:rsidR="0074450B" w:rsidRDefault="0074450B" w:rsidP="00631F2E">
      <w:pPr>
        <w:pStyle w:val="Notedebasdepage"/>
      </w:pPr>
      <w:r>
        <w:t xml:space="preserve">Veuillez ne pas indiquer de montants TTC si les travaux sous-traités relèvent de l’article </w:t>
      </w:r>
      <w:hyperlink r:id="rId2" w:history="1">
        <w:r>
          <w:rPr>
            <w:rStyle w:val="Lienhypertexte"/>
            <w:bCs/>
          </w:rPr>
          <w:t>2 </w:t>
        </w:r>
        <w:r w:rsidRPr="00200B38">
          <w:rPr>
            <w:rStyle w:val="Lienhypertexte"/>
            <w:bCs/>
            <w:i/>
          </w:rPr>
          <w:t>nonies</w:t>
        </w:r>
        <w:r>
          <w:rPr>
            <w:rStyle w:val="Lienhypertexte"/>
            <w:bCs/>
          </w:rPr>
          <w:t xml:space="preserve"> de l’article 283 du code général des impôts</w:t>
        </w:r>
      </w:hyperlink>
      <w:r>
        <w:t xml:space="preserve">. </w:t>
      </w:r>
      <w:r w:rsidRPr="009F1177">
        <w:rPr>
          <w:u w:val="single"/>
        </w:rPr>
        <w:t>Dans ce cas seuls le montant maximum versé au sous-traitant et le taux de TVA doivent être communiqués</w:t>
      </w:r>
      <w:r>
        <w:t>.</w:t>
      </w:r>
    </w:p>
  </w:footnote>
  <w:footnote w:id="4">
    <w:p w14:paraId="68DA1E6D" w14:textId="77777777" w:rsidR="0074450B" w:rsidRDefault="0074450B">
      <w:pPr>
        <w:pStyle w:val="Notedebasdepage"/>
      </w:pPr>
      <w:r>
        <w:rPr>
          <w:rStyle w:val="Appelnotedebasdep"/>
        </w:rPr>
        <w:footnoteRef/>
      </w:r>
      <w:r>
        <w:t xml:space="preserve"> Cocher non en cas de sous-traitance indirecte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 w15:restartNumberingAfterBreak="0">
    <w:nsid w:val="0BE15562"/>
    <w:multiLevelType w:val="multilevel"/>
    <w:tmpl w:val="1EE485A0"/>
    <w:lvl w:ilvl="0">
      <w:start w:val="1"/>
      <w:numFmt w:val="upperRoman"/>
      <w:pStyle w:val="Titre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.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76A75F8"/>
    <w:multiLevelType w:val="hybridMultilevel"/>
    <w:tmpl w:val="1D8253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631E8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932FE2"/>
    <w:multiLevelType w:val="hybridMultilevel"/>
    <w:tmpl w:val="B5D8B3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B4A1B"/>
    <w:multiLevelType w:val="hybridMultilevel"/>
    <w:tmpl w:val="D07470C8"/>
    <w:lvl w:ilvl="0" w:tplc="8DEE8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6FC4"/>
    <w:multiLevelType w:val="hybridMultilevel"/>
    <w:tmpl w:val="F6A6C83A"/>
    <w:lvl w:ilvl="0" w:tplc="CCAC61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AA92F75"/>
    <w:multiLevelType w:val="hybridMultilevel"/>
    <w:tmpl w:val="BD2007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32E11"/>
    <w:multiLevelType w:val="hybridMultilevel"/>
    <w:tmpl w:val="9594DB98"/>
    <w:lvl w:ilvl="0" w:tplc="2EDE76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970C0"/>
    <w:multiLevelType w:val="hybridMultilevel"/>
    <w:tmpl w:val="738AFF6C"/>
    <w:lvl w:ilvl="0" w:tplc="5D284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FEC7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B29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60B3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2B672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B48D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69830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52F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D44E1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54BB5ADD"/>
    <w:multiLevelType w:val="hybridMultilevel"/>
    <w:tmpl w:val="02A60C08"/>
    <w:lvl w:ilvl="0" w:tplc="40A0CE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C97410"/>
    <w:multiLevelType w:val="hybridMultilevel"/>
    <w:tmpl w:val="CC7899D0"/>
    <w:lvl w:ilvl="0" w:tplc="4C861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E49B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009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A90C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C41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EA4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74C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C0C26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9CA6C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5CF74556"/>
    <w:multiLevelType w:val="multilevel"/>
    <w:tmpl w:val="BD947556"/>
    <w:lvl w:ilvl="0">
      <w:start w:val="1"/>
      <w:numFmt w:val="upperRoman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0AE065A"/>
    <w:multiLevelType w:val="hybridMultilevel"/>
    <w:tmpl w:val="53CA023E"/>
    <w:lvl w:ilvl="0" w:tplc="39D0343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193827">
    <w:abstractNumId w:val="3"/>
  </w:num>
  <w:num w:numId="2" w16cid:durableId="1263027617">
    <w:abstractNumId w:val="3"/>
  </w:num>
  <w:num w:numId="3" w16cid:durableId="1826703184">
    <w:abstractNumId w:val="12"/>
  </w:num>
  <w:num w:numId="4" w16cid:durableId="1757366074">
    <w:abstractNumId w:val="16"/>
  </w:num>
  <w:num w:numId="5" w16cid:durableId="1085767423">
    <w:abstractNumId w:val="3"/>
  </w:num>
  <w:num w:numId="6" w16cid:durableId="1150903399">
    <w:abstractNumId w:val="1"/>
  </w:num>
  <w:num w:numId="7" w16cid:durableId="870533238">
    <w:abstractNumId w:val="0"/>
  </w:num>
  <w:num w:numId="8" w16cid:durableId="805050572">
    <w:abstractNumId w:val="10"/>
  </w:num>
  <w:num w:numId="9" w16cid:durableId="808401573">
    <w:abstractNumId w:val="3"/>
  </w:num>
  <w:num w:numId="10" w16cid:durableId="1276642381">
    <w:abstractNumId w:val="3"/>
  </w:num>
  <w:num w:numId="11" w16cid:durableId="426196861">
    <w:abstractNumId w:val="3"/>
  </w:num>
  <w:num w:numId="12" w16cid:durableId="2092660233">
    <w:abstractNumId w:val="3"/>
  </w:num>
  <w:num w:numId="13" w16cid:durableId="1548568953">
    <w:abstractNumId w:val="3"/>
  </w:num>
  <w:num w:numId="14" w16cid:durableId="563024382">
    <w:abstractNumId w:val="3"/>
  </w:num>
  <w:num w:numId="15" w16cid:durableId="1759861833">
    <w:abstractNumId w:val="3"/>
  </w:num>
  <w:num w:numId="16" w16cid:durableId="670911898">
    <w:abstractNumId w:val="3"/>
  </w:num>
  <w:num w:numId="17" w16cid:durableId="1843085152">
    <w:abstractNumId w:val="3"/>
  </w:num>
  <w:num w:numId="18" w16cid:durableId="1071732108">
    <w:abstractNumId w:val="3"/>
  </w:num>
  <w:num w:numId="19" w16cid:durableId="974796265">
    <w:abstractNumId w:val="3"/>
  </w:num>
  <w:num w:numId="20" w16cid:durableId="1012217896">
    <w:abstractNumId w:val="3"/>
  </w:num>
  <w:num w:numId="21" w16cid:durableId="921137368">
    <w:abstractNumId w:val="5"/>
  </w:num>
  <w:num w:numId="22" w16cid:durableId="1864971406">
    <w:abstractNumId w:val="3"/>
  </w:num>
  <w:num w:numId="23" w16cid:durableId="1728531707">
    <w:abstractNumId w:val="6"/>
  </w:num>
  <w:num w:numId="24" w16cid:durableId="706294437">
    <w:abstractNumId w:val="11"/>
  </w:num>
  <w:num w:numId="25" w16cid:durableId="467624131">
    <w:abstractNumId w:val="3"/>
  </w:num>
  <w:num w:numId="26" w16cid:durableId="551504635">
    <w:abstractNumId w:val="8"/>
  </w:num>
  <w:num w:numId="27" w16cid:durableId="463893832">
    <w:abstractNumId w:val="9"/>
  </w:num>
  <w:num w:numId="28" w16cid:durableId="729229446">
    <w:abstractNumId w:val="4"/>
  </w:num>
  <w:num w:numId="29" w16cid:durableId="894313363">
    <w:abstractNumId w:val="7"/>
  </w:num>
  <w:num w:numId="30" w16cid:durableId="2123258853">
    <w:abstractNumId w:val="14"/>
  </w:num>
  <w:num w:numId="31" w16cid:durableId="1743675336">
    <w:abstractNumId w:val="17"/>
  </w:num>
  <w:num w:numId="32" w16cid:durableId="195849501">
    <w:abstractNumId w:val="15"/>
  </w:num>
  <w:num w:numId="33" w16cid:durableId="207573916">
    <w:abstractNumId w:val="13"/>
  </w:num>
  <w:num w:numId="34" w16cid:durableId="54009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E6D"/>
    <w:rsid w:val="000013F5"/>
    <w:rsid w:val="00003D9B"/>
    <w:rsid w:val="00007D15"/>
    <w:rsid w:val="000167DA"/>
    <w:rsid w:val="00021629"/>
    <w:rsid w:val="00021ED1"/>
    <w:rsid w:val="00022AE6"/>
    <w:rsid w:val="000275C0"/>
    <w:rsid w:val="00034B09"/>
    <w:rsid w:val="000353CE"/>
    <w:rsid w:val="00050DF9"/>
    <w:rsid w:val="00052FA8"/>
    <w:rsid w:val="000600A8"/>
    <w:rsid w:val="0006010B"/>
    <w:rsid w:val="00062800"/>
    <w:rsid w:val="00062B3E"/>
    <w:rsid w:val="000643A1"/>
    <w:rsid w:val="000651BC"/>
    <w:rsid w:val="0006799F"/>
    <w:rsid w:val="00071105"/>
    <w:rsid w:val="00071996"/>
    <w:rsid w:val="00076B21"/>
    <w:rsid w:val="00082B42"/>
    <w:rsid w:val="000919B7"/>
    <w:rsid w:val="00093224"/>
    <w:rsid w:val="000A0F4F"/>
    <w:rsid w:val="000B45B5"/>
    <w:rsid w:val="000C131E"/>
    <w:rsid w:val="000C2B4B"/>
    <w:rsid w:val="000D03ED"/>
    <w:rsid w:val="000D0BFA"/>
    <w:rsid w:val="000D611E"/>
    <w:rsid w:val="000D7B12"/>
    <w:rsid w:val="000D7F8F"/>
    <w:rsid w:val="000E0551"/>
    <w:rsid w:val="000F0E49"/>
    <w:rsid w:val="000F1588"/>
    <w:rsid w:val="000F4D56"/>
    <w:rsid w:val="00101863"/>
    <w:rsid w:val="00103061"/>
    <w:rsid w:val="00107307"/>
    <w:rsid w:val="0011704E"/>
    <w:rsid w:val="00124FF2"/>
    <w:rsid w:val="00133DE7"/>
    <w:rsid w:val="00146A13"/>
    <w:rsid w:val="00146C5F"/>
    <w:rsid w:val="00147AA5"/>
    <w:rsid w:val="001534D3"/>
    <w:rsid w:val="00155877"/>
    <w:rsid w:val="0015613F"/>
    <w:rsid w:val="001564C8"/>
    <w:rsid w:val="00161702"/>
    <w:rsid w:val="00163B51"/>
    <w:rsid w:val="001655B1"/>
    <w:rsid w:val="001763F9"/>
    <w:rsid w:val="001814E1"/>
    <w:rsid w:val="001849D5"/>
    <w:rsid w:val="00192163"/>
    <w:rsid w:val="00193A78"/>
    <w:rsid w:val="001A111F"/>
    <w:rsid w:val="001C35EE"/>
    <w:rsid w:val="001C412A"/>
    <w:rsid w:val="001C60B3"/>
    <w:rsid w:val="001C6ACF"/>
    <w:rsid w:val="001C71C2"/>
    <w:rsid w:val="001D11A4"/>
    <w:rsid w:val="001D5697"/>
    <w:rsid w:val="001D5FBB"/>
    <w:rsid w:val="001F5FFA"/>
    <w:rsid w:val="001F750A"/>
    <w:rsid w:val="002006F7"/>
    <w:rsid w:val="00201FCC"/>
    <w:rsid w:val="0020416A"/>
    <w:rsid w:val="0020791E"/>
    <w:rsid w:val="0021310C"/>
    <w:rsid w:val="00223159"/>
    <w:rsid w:val="0022484D"/>
    <w:rsid w:val="002258E3"/>
    <w:rsid w:val="00235041"/>
    <w:rsid w:val="00236BA4"/>
    <w:rsid w:val="0024087B"/>
    <w:rsid w:val="00247A64"/>
    <w:rsid w:val="002554E0"/>
    <w:rsid w:val="00256091"/>
    <w:rsid w:val="00263FA0"/>
    <w:rsid w:val="00266A74"/>
    <w:rsid w:val="00270B0A"/>
    <w:rsid w:val="00271EEC"/>
    <w:rsid w:val="00282E61"/>
    <w:rsid w:val="00284068"/>
    <w:rsid w:val="00291774"/>
    <w:rsid w:val="0029470C"/>
    <w:rsid w:val="0029516A"/>
    <w:rsid w:val="002977BE"/>
    <w:rsid w:val="002A0A91"/>
    <w:rsid w:val="002B26F7"/>
    <w:rsid w:val="002B48DC"/>
    <w:rsid w:val="002C2710"/>
    <w:rsid w:val="002C5E6A"/>
    <w:rsid w:val="002C6BAB"/>
    <w:rsid w:val="002C7AE7"/>
    <w:rsid w:val="002D2E2D"/>
    <w:rsid w:val="002D75CA"/>
    <w:rsid w:val="002E4466"/>
    <w:rsid w:val="002E77A0"/>
    <w:rsid w:val="002F7004"/>
    <w:rsid w:val="00301301"/>
    <w:rsid w:val="00302386"/>
    <w:rsid w:val="00303D1B"/>
    <w:rsid w:val="00307BB8"/>
    <w:rsid w:val="00321C72"/>
    <w:rsid w:val="003268B5"/>
    <w:rsid w:val="003306A5"/>
    <w:rsid w:val="00332E4D"/>
    <w:rsid w:val="00334200"/>
    <w:rsid w:val="003347F0"/>
    <w:rsid w:val="00334AAC"/>
    <w:rsid w:val="00351A9A"/>
    <w:rsid w:val="00356397"/>
    <w:rsid w:val="0036159E"/>
    <w:rsid w:val="00362A5D"/>
    <w:rsid w:val="003642D8"/>
    <w:rsid w:val="00365A53"/>
    <w:rsid w:val="003666E9"/>
    <w:rsid w:val="003672DE"/>
    <w:rsid w:val="0036747B"/>
    <w:rsid w:val="003702A7"/>
    <w:rsid w:val="00376F08"/>
    <w:rsid w:val="00380973"/>
    <w:rsid w:val="00380E1A"/>
    <w:rsid w:val="003814CA"/>
    <w:rsid w:val="00381F9E"/>
    <w:rsid w:val="00382D3E"/>
    <w:rsid w:val="00383A49"/>
    <w:rsid w:val="003840DA"/>
    <w:rsid w:val="00393902"/>
    <w:rsid w:val="00394285"/>
    <w:rsid w:val="003950E5"/>
    <w:rsid w:val="00397ABB"/>
    <w:rsid w:val="003A1538"/>
    <w:rsid w:val="003A3A4F"/>
    <w:rsid w:val="003A5E66"/>
    <w:rsid w:val="003B259F"/>
    <w:rsid w:val="003B49BC"/>
    <w:rsid w:val="003B6F5E"/>
    <w:rsid w:val="003C2888"/>
    <w:rsid w:val="003D4F56"/>
    <w:rsid w:val="003E00F5"/>
    <w:rsid w:val="003E073F"/>
    <w:rsid w:val="003F0148"/>
    <w:rsid w:val="003F0B6D"/>
    <w:rsid w:val="00400C9B"/>
    <w:rsid w:val="00400F00"/>
    <w:rsid w:val="00401727"/>
    <w:rsid w:val="0040441D"/>
    <w:rsid w:val="004050DA"/>
    <w:rsid w:val="004137C9"/>
    <w:rsid w:val="0041449D"/>
    <w:rsid w:val="00422E2A"/>
    <w:rsid w:val="00423D0B"/>
    <w:rsid w:val="0042454A"/>
    <w:rsid w:val="004317C4"/>
    <w:rsid w:val="00431AA5"/>
    <w:rsid w:val="00441CC7"/>
    <w:rsid w:val="00445962"/>
    <w:rsid w:val="00450027"/>
    <w:rsid w:val="004515F4"/>
    <w:rsid w:val="00456AEF"/>
    <w:rsid w:val="004615AD"/>
    <w:rsid w:val="00466C6A"/>
    <w:rsid w:val="00467830"/>
    <w:rsid w:val="00473CF4"/>
    <w:rsid w:val="004777AE"/>
    <w:rsid w:val="00480A32"/>
    <w:rsid w:val="00484810"/>
    <w:rsid w:val="00484A4A"/>
    <w:rsid w:val="004904A2"/>
    <w:rsid w:val="00492470"/>
    <w:rsid w:val="004964ED"/>
    <w:rsid w:val="004A2CAE"/>
    <w:rsid w:val="004B05B9"/>
    <w:rsid w:val="004C00C4"/>
    <w:rsid w:val="004C4AD3"/>
    <w:rsid w:val="004C4FFD"/>
    <w:rsid w:val="004C5BD9"/>
    <w:rsid w:val="004D0307"/>
    <w:rsid w:val="004D07BD"/>
    <w:rsid w:val="004D1226"/>
    <w:rsid w:val="004D69BE"/>
    <w:rsid w:val="004E1E79"/>
    <w:rsid w:val="004E3493"/>
    <w:rsid w:val="004F1FE2"/>
    <w:rsid w:val="004F2D7E"/>
    <w:rsid w:val="004F7289"/>
    <w:rsid w:val="0050207F"/>
    <w:rsid w:val="00513FE3"/>
    <w:rsid w:val="005218A8"/>
    <w:rsid w:val="00522501"/>
    <w:rsid w:val="0052286A"/>
    <w:rsid w:val="00523CFF"/>
    <w:rsid w:val="00527D27"/>
    <w:rsid w:val="005310E9"/>
    <w:rsid w:val="0053262C"/>
    <w:rsid w:val="00534E3D"/>
    <w:rsid w:val="00537057"/>
    <w:rsid w:val="005378CE"/>
    <w:rsid w:val="005402B6"/>
    <w:rsid w:val="00545BF8"/>
    <w:rsid w:val="00545F66"/>
    <w:rsid w:val="00547487"/>
    <w:rsid w:val="00551BE7"/>
    <w:rsid w:val="00556140"/>
    <w:rsid w:val="00556510"/>
    <w:rsid w:val="00560C54"/>
    <w:rsid w:val="00561C60"/>
    <w:rsid w:val="005627A4"/>
    <w:rsid w:val="005663EF"/>
    <w:rsid w:val="00572AA1"/>
    <w:rsid w:val="005777F5"/>
    <w:rsid w:val="0058099B"/>
    <w:rsid w:val="00580DF6"/>
    <w:rsid w:val="00581EBC"/>
    <w:rsid w:val="00592D74"/>
    <w:rsid w:val="00593AFA"/>
    <w:rsid w:val="00593D25"/>
    <w:rsid w:val="00595365"/>
    <w:rsid w:val="0059549D"/>
    <w:rsid w:val="005A0C5B"/>
    <w:rsid w:val="005A13D7"/>
    <w:rsid w:val="005A5D65"/>
    <w:rsid w:val="005B0D4C"/>
    <w:rsid w:val="005B3EBB"/>
    <w:rsid w:val="005B46B5"/>
    <w:rsid w:val="005B7110"/>
    <w:rsid w:val="005C2F26"/>
    <w:rsid w:val="005C4433"/>
    <w:rsid w:val="005D2ED2"/>
    <w:rsid w:val="005D56ED"/>
    <w:rsid w:val="005E4B4E"/>
    <w:rsid w:val="005E7EFC"/>
    <w:rsid w:val="005F0092"/>
    <w:rsid w:val="005F373F"/>
    <w:rsid w:val="00604C04"/>
    <w:rsid w:val="00606F03"/>
    <w:rsid w:val="00610E7A"/>
    <w:rsid w:val="0061477F"/>
    <w:rsid w:val="006148FD"/>
    <w:rsid w:val="00614DF6"/>
    <w:rsid w:val="00617266"/>
    <w:rsid w:val="006255E2"/>
    <w:rsid w:val="00631F2E"/>
    <w:rsid w:val="00633B32"/>
    <w:rsid w:val="0064080B"/>
    <w:rsid w:val="00643D2E"/>
    <w:rsid w:val="00653406"/>
    <w:rsid w:val="006538D2"/>
    <w:rsid w:val="00655E3A"/>
    <w:rsid w:val="00664619"/>
    <w:rsid w:val="00670B7F"/>
    <w:rsid w:val="00681FAB"/>
    <w:rsid w:val="00682CD2"/>
    <w:rsid w:val="0069592D"/>
    <w:rsid w:val="00697020"/>
    <w:rsid w:val="006A050A"/>
    <w:rsid w:val="006A0A7D"/>
    <w:rsid w:val="006A0EA5"/>
    <w:rsid w:val="006A2DD0"/>
    <w:rsid w:val="006A32A5"/>
    <w:rsid w:val="006A3FEC"/>
    <w:rsid w:val="006A7AAA"/>
    <w:rsid w:val="006B2E20"/>
    <w:rsid w:val="006D179B"/>
    <w:rsid w:val="006F00DF"/>
    <w:rsid w:val="006F039F"/>
    <w:rsid w:val="007008DB"/>
    <w:rsid w:val="00704B78"/>
    <w:rsid w:val="007132D2"/>
    <w:rsid w:val="007140CB"/>
    <w:rsid w:val="0071445A"/>
    <w:rsid w:val="00716E8B"/>
    <w:rsid w:val="00717B9B"/>
    <w:rsid w:val="00721535"/>
    <w:rsid w:val="007278D9"/>
    <w:rsid w:val="00730362"/>
    <w:rsid w:val="00730392"/>
    <w:rsid w:val="007376A5"/>
    <w:rsid w:val="0074450B"/>
    <w:rsid w:val="00747307"/>
    <w:rsid w:val="00752C09"/>
    <w:rsid w:val="00753715"/>
    <w:rsid w:val="00756290"/>
    <w:rsid w:val="0076165B"/>
    <w:rsid w:val="00762CFB"/>
    <w:rsid w:val="00767356"/>
    <w:rsid w:val="00767532"/>
    <w:rsid w:val="00774503"/>
    <w:rsid w:val="00776C6A"/>
    <w:rsid w:val="0078497F"/>
    <w:rsid w:val="007900F2"/>
    <w:rsid w:val="0079700F"/>
    <w:rsid w:val="007A168A"/>
    <w:rsid w:val="007A6CEF"/>
    <w:rsid w:val="007A7AB0"/>
    <w:rsid w:val="007B3A66"/>
    <w:rsid w:val="007B3B22"/>
    <w:rsid w:val="007B43E0"/>
    <w:rsid w:val="007B64C4"/>
    <w:rsid w:val="007C0FC7"/>
    <w:rsid w:val="007D1DE5"/>
    <w:rsid w:val="007D417A"/>
    <w:rsid w:val="007E427E"/>
    <w:rsid w:val="007E4D2B"/>
    <w:rsid w:val="007E5FE7"/>
    <w:rsid w:val="007F2F29"/>
    <w:rsid w:val="007F331B"/>
    <w:rsid w:val="007F54C3"/>
    <w:rsid w:val="007F5797"/>
    <w:rsid w:val="00803970"/>
    <w:rsid w:val="00803CB1"/>
    <w:rsid w:val="00804B5F"/>
    <w:rsid w:val="00815B69"/>
    <w:rsid w:val="00821963"/>
    <w:rsid w:val="00827591"/>
    <w:rsid w:val="00830DC8"/>
    <w:rsid w:val="00831CD6"/>
    <w:rsid w:val="00832C7C"/>
    <w:rsid w:val="008347C1"/>
    <w:rsid w:val="00834AA2"/>
    <w:rsid w:val="00843284"/>
    <w:rsid w:val="00846268"/>
    <w:rsid w:val="008463BD"/>
    <w:rsid w:val="0085547F"/>
    <w:rsid w:val="00855689"/>
    <w:rsid w:val="008566F7"/>
    <w:rsid w:val="00865127"/>
    <w:rsid w:val="008669BC"/>
    <w:rsid w:val="00876C93"/>
    <w:rsid w:val="00885BE7"/>
    <w:rsid w:val="00887C75"/>
    <w:rsid w:val="00894B7C"/>
    <w:rsid w:val="008A226E"/>
    <w:rsid w:val="008A47D2"/>
    <w:rsid w:val="008B5659"/>
    <w:rsid w:val="008C17C2"/>
    <w:rsid w:val="008C2BFF"/>
    <w:rsid w:val="008C3797"/>
    <w:rsid w:val="008C50A3"/>
    <w:rsid w:val="008D3613"/>
    <w:rsid w:val="008E1032"/>
    <w:rsid w:val="008E269C"/>
    <w:rsid w:val="008E5EC7"/>
    <w:rsid w:val="008F39EC"/>
    <w:rsid w:val="00903803"/>
    <w:rsid w:val="009038CC"/>
    <w:rsid w:val="00911BC0"/>
    <w:rsid w:val="00921B76"/>
    <w:rsid w:val="0093763E"/>
    <w:rsid w:val="00937BB6"/>
    <w:rsid w:val="00945188"/>
    <w:rsid w:val="00953972"/>
    <w:rsid w:val="00954EBB"/>
    <w:rsid w:val="00956319"/>
    <w:rsid w:val="0096008F"/>
    <w:rsid w:val="0096179A"/>
    <w:rsid w:val="00962448"/>
    <w:rsid w:val="009800A6"/>
    <w:rsid w:val="00991967"/>
    <w:rsid w:val="009943A6"/>
    <w:rsid w:val="00994B1A"/>
    <w:rsid w:val="00995090"/>
    <w:rsid w:val="00997A69"/>
    <w:rsid w:val="009B0B08"/>
    <w:rsid w:val="009B3B33"/>
    <w:rsid w:val="009B777A"/>
    <w:rsid w:val="009C32F1"/>
    <w:rsid w:val="009C5935"/>
    <w:rsid w:val="009D2A01"/>
    <w:rsid w:val="009D7D88"/>
    <w:rsid w:val="009E0347"/>
    <w:rsid w:val="009E0EC2"/>
    <w:rsid w:val="009E1A47"/>
    <w:rsid w:val="009F09C9"/>
    <w:rsid w:val="009F1177"/>
    <w:rsid w:val="009F3933"/>
    <w:rsid w:val="009F5521"/>
    <w:rsid w:val="009F5BAE"/>
    <w:rsid w:val="00A0096E"/>
    <w:rsid w:val="00A01C8E"/>
    <w:rsid w:val="00A01F29"/>
    <w:rsid w:val="00A01F58"/>
    <w:rsid w:val="00A05B33"/>
    <w:rsid w:val="00A0799B"/>
    <w:rsid w:val="00A13E93"/>
    <w:rsid w:val="00A13EB4"/>
    <w:rsid w:val="00A155E0"/>
    <w:rsid w:val="00A161D5"/>
    <w:rsid w:val="00A312E2"/>
    <w:rsid w:val="00A40BFA"/>
    <w:rsid w:val="00A42ABB"/>
    <w:rsid w:val="00A43962"/>
    <w:rsid w:val="00A45474"/>
    <w:rsid w:val="00A54563"/>
    <w:rsid w:val="00A70A36"/>
    <w:rsid w:val="00A74834"/>
    <w:rsid w:val="00A760FA"/>
    <w:rsid w:val="00A86BB5"/>
    <w:rsid w:val="00A8793A"/>
    <w:rsid w:val="00A87E03"/>
    <w:rsid w:val="00A961AF"/>
    <w:rsid w:val="00AA39B5"/>
    <w:rsid w:val="00AA5A09"/>
    <w:rsid w:val="00AB0809"/>
    <w:rsid w:val="00AB2EF5"/>
    <w:rsid w:val="00AC21C2"/>
    <w:rsid w:val="00AC7AAA"/>
    <w:rsid w:val="00AD5877"/>
    <w:rsid w:val="00AD59C5"/>
    <w:rsid w:val="00AE0296"/>
    <w:rsid w:val="00AE6372"/>
    <w:rsid w:val="00AF65F4"/>
    <w:rsid w:val="00B049F6"/>
    <w:rsid w:val="00B23753"/>
    <w:rsid w:val="00B23FF2"/>
    <w:rsid w:val="00B37A33"/>
    <w:rsid w:val="00B43DC2"/>
    <w:rsid w:val="00B45795"/>
    <w:rsid w:val="00B46868"/>
    <w:rsid w:val="00B54EC7"/>
    <w:rsid w:val="00B54F1A"/>
    <w:rsid w:val="00B62C12"/>
    <w:rsid w:val="00B6380D"/>
    <w:rsid w:val="00B646EC"/>
    <w:rsid w:val="00B65BAC"/>
    <w:rsid w:val="00B77A1A"/>
    <w:rsid w:val="00B816D7"/>
    <w:rsid w:val="00B825B6"/>
    <w:rsid w:val="00B84DAE"/>
    <w:rsid w:val="00BA0B1A"/>
    <w:rsid w:val="00BA1266"/>
    <w:rsid w:val="00BA5A99"/>
    <w:rsid w:val="00BA5C2C"/>
    <w:rsid w:val="00BA6623"/>
    <w:rsid w:val="00BB7040"/>
    <w:rsid w:val="00BC0DD1"/>
    <w:rsid w:val="00BC0F47"/>
    <w:rsid w:val="00BC575E"/>
    <w:rsid w:val="00BC6A59"/>
    <w:rsid w:val="00BC6E34"/>
    <w:rsid w:val="00BD1497"/>
    <w:rsid w:val="00BD2ADB"/>
    <w:rsid w:val="00BE0D3B"/>
    <w:rsid w:val="00BE3765"/>
    <w:rsid w:val="00BE3AA8"/>
    <w:rsid w:val="00BE479A"/>
    <w:rsid w:val="00BE5D9D"/>
    <w:rsid w:val="00BF3585"/>
    <w:rsid w:val="00BF57DC"/>
    <w:rsid w:val="00C104CD"/>
    <w:rsid w:val="00C13BE1"/>
    <w:rsid w:val="00C168EA"/>
    <w:rsid w:val="00C2221B"/>
    <w:rsid w:val="00C223B5"/>
    <w:rsid w:val="00C2333B"/>
    <w:rsid w:val="00C2647D"/>
    <w:rsid w:val="00C30D2B"/>
    <w:rsid w:val="00C316F3"/>
    <w:rsid w:val="00C33F88"/>
    <w:rsid w:val="00C36E6D"/>
    <w:rsid w:val="00C42721"/>
    <w:rsid w:val="00C449A6"/>
    <w:rsid w:val="00C45BA9"/>
    <w:rsid w:val="00C521D1"/>
    <w:rsid w:val="00C54581"/>
    <w:rsid w:val="00C60295"/>
    <w:rsid w:val="00C60825"/>
    <w:rsid w:val="00C62473"/>
    <w:rsid w:val="00C701FA"/>
    <w:rsid w:val="00C71EE8"/>
    <w:rsid w:val="00C760E0"/>
    <w:rsid w:val="00C771C2"/>
    <w:rsid w:val="00CA2DB2"/>
    <w:rsid w:val="00CA35FC"/>
    <w:rsid w:val="00CB1A3F"/>
    <w:rsid w:val="00CC1EEB"/>
    <w:rsid w:val="00CC6878"/>
    <w:rsid w:val="00CD1B2C"/>
    <w:rsid w:val="00CE0EFF"/>
    <w:rsid w:val="00CE11AA"/>
    <w:rsid w:val="00CE211B"/>
    <w:rsid w:val="00CE4565"/>
    <w:rsid w:val="00CF4464"/>
    <w:rsid w:val="00D00C0E"/>
    <w:rsid w:val="00D129E3"/>
    <w:rsid w:val="00D12A04"/>
    <w:rsid w:val="00D14B78"/>
    <w:rsid w:val="00D25ACE"/>
    <w:rsid w:val="00D3484C"/>
    <w:rsid w:val="00D370F0"/>
    <w:rsid w:val="00D4289F"/>
    <w:rsid w:val="00D475E6"/>
    <w:rsid w:val="00D55A42"/>
    <w:rsid w:val="00D56504"/>
    <w:rsid w:val="00D565AC"/>
    <w:rsid w:val="00D56EBB"/>
    <w:rsid w:val="00D827FF"/>
    <w:rsid w:val="00D84942"/>
    <w:rsid w:val="00D86915"/>
    <w:rsid w:val="00D90B6E"/>
    <w:rsid w:val="00D92B96"/>
    <w:rsid w:val="00D93E57"/>
    <w:rsid w:val="00D93F0F"/>
    <w:rsid w:val="00D96557"/>
    <w:rsid w:val="00DA593C"/>
    <w:rsid w:val="00DA64FC"/>
    <w:rsid w:val="00DB66B2"/>
    <w:rsid w:val="00DC5042"/>
    <w:rsid w:val="00DD3C01"/>
    <w:rsid w:val="00DE1E74"/>
    <w:rsid w:val="00DE1FEA"/>
    <w:rsid w:val="00DF6ABB"/>
    <w:rsid w:val="00E01C38"/>
    <w:rsid w:val="00E10298"/>
    <w:rsid w:val="00E13DEC"/>
    <w:rsid w:val="00E164FA"/>
    <w:rsid w:val="00E1657B"/>
    <w:rsid w:val="00E262DE"/>
    <w:rsid w:val="00E26E57"/>
    <w:rsid w:val="00E362DB"/>
    <w:rsid w:val="00E3710D"/>
    <w:rsid w:val="00E445D7"/>
    <w:rsid w:val="00E46E6D"/>
    <w:rsid w:val="00E51CA1"/>
    <w:rsid w:val="00E643E7"/>
    <w:rsid w:val="00E7262C"/>
    <w:rsid w:val="00E83DE1"/>
    <w:rsid w:val="00E84A65"/>
    <w:rsid w:val="00E874FB"/>
    <w:rsid w:val="00E90504"/>
    <w:rsid w:val="00E906E0"/>
    <w:rsid w:val="00E96014"/>
    <w:rsid w:val="00EB3038"/>
    <w:rsid w:val="00EB4E08"/>
    <w:rsid w:val="00EB72C2"/>
    <w:rsid w:val="00EB73F3"/>
    <w:rsid w:val="00EC380F"/>
    <w:rsid w:val="00EC4071"/>
    <w:rsid w:val="00EC47C8"/>
    <w:rsid w:val="00EC5F1F"/>
    <w:rsid w:val="00EC6355"/>
    <w:rsid w:val="00EC7078"/>
    <w:rsid w:val="00ED2E25"/>
    <w:rsid w:val="00ED5481"/>
    <w:rsid w:val="00EE2C6A"/>
    <w:rsid w:val="00EE2EBA"/>
    <w:rsid w:val="00EE7F96"/>
    <w:rsid w:val="00EF29B0"/>
    <w:rsid w:val="00F07827"/>
    <w:rsid w:val="00F11419"/>
    <w:rsid w:val="00F15D1F"/>
    <w:rsid w:val="00F20E8A"/>
    <w:rsid w:val="00F2490E"/>
    <w:rsid w:val="00F3234D"/>
    <w:rsid w:val="00F35570"/>
    <w:rsid w:val="00F361B3"/>
    <w:rsid w:val="00F3687E"/>
    <w:rsid w:val="00F37850"/>
    <w:rsid w:val="00F46378"/>
    <w:rsid w:val="00F47DC9"/>
    <w:rsid w:val="00F63FF9"/>
    <w:rsid w:val="00F715F7"/>
    <w:rsid w:val="00F71A20"/>
    <w:rsid w:val="00F74B4E"/>
    <w:rsid w:val="00F778EE"/>
    <w:rsid w:val="00F77D7F"/>
    <w:rsid w:val="00F80F99"/>
    <w:rsid w:val="00F8172A"/>
    <w:rsid w:val="00F828BF"/>
    <w:rsid w:val="00F90511"/>
    <w:rsid w:val="00F91268"/>
    <w:rsid w:val="00F93B75"/>
    <w:rsid w:val="00FA0049"/>
    <w:rsid w:val="00FA1E34"/>
    <w:rsid w:val="00FB46A4"/>
    <w:rsid w:val="00FB5CE1"/>
    <w:rsid w:val="00FB6781"/>
    <w:rsid w:val="00FC2BE6"/>
    <w:rsid w:val="00FC364E"/>
    <w:rsid w:val="00FD2F7D"/>
    <w:rsid w:val="00FD3703"/>
    <w:rsid w:val="00FF525C"/>
    <w:rsid w:val="00FF6E57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A9404"/>
  <w15:chartTrackingRefBased/>
  <w15:docId w15:val="{0F4E8719-B517-4F81-94CD-6C8381EB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3BD"/>
  </w:style>
  <w:style w:type="paragraph" w:styleId="Titre1">
    <w:name w:val="heading 1"/>
    <w:basedOn w:val="Normal"/>
    <w:next w:val="Normal"/>
    <w:link w:val="Titre1Car"/>
    <w:autoRedefine/>
    <w:qFormat/>
    <w:rsid w:val="001F5FFA"/>
    <w:pPr>
      <w:keepNext/>
      <w:keepLines/>
      <w:numPr>
        <w:numId w:val="1"/>
      </w:numPr>
      <w:shd w:val="clear" w:color="auto" w:fill="003F7A"/>
      <w:spacing w:before="240"/>
      <w:outlineLvl w:val="0"/>
    </w:pPr>
    <w:rPr>
      <w:rFonts w:eastAsiaTheme="majorEastAsia" w:cs="Times New Roman (Titres CS)"/>
      <w:b/>
      <w:caps/>
      <w:sz w:val="22"/>
      <w:szCs w:val="28"/>
    </w:rPr>
  </w:style>
  <w:style w:type="paragraph" w:styleId="Titre2">
    <w:name w:val="heading 2"/>
    <w:basedOn w:val="Normal"/>
    <w:next w:val="Normal"/>
    <w:link w:val="Titre2Car"/>
    <w:autoRedefine/>
    <w:unhideWhenUsed/>
    <w:qFormat/>
    <w:rsid w:val="009E0EC2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color w:val="003F7A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9800A6"/>
    <w:pPr>
      <w:keepNext/>
      <w:tabs>
        <w:tab w:val="num" w:pos="0"/>
        <w:tab w:val="center" w:pos="5103"/>
        <w:tab w:val="right" w:pos="10065"/>
      </w:tabs>
      <w:suppressAutoHyphens/>
      <w:ind w:left="720" w:hanging="720"/>
      <w:jc w:val="right"/>
      <w:outlineLvl w:val="2"/>
    </w:pPr>
    <w:rPr>
      <w:rFonts w:ascii="Arial" w:eastAsia="Times New Roman" w:hAnsi="Arial" w:cs="Arial"/>
      <w:b/>
      <w:sz w:val="22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9800A6"/>
    <w:pPr>
      <w:keepNext/>
      <w:tabs>
        <w:tab w:val="left" w:pos="-142"/>
        <w:tab w:val="num" w:pos="0"/>
        <w:tab w:val="left" w:pos="4111"/>
      </w:tabs>
      <w:suppressAutoHyphens/>
      <w:ind w:left="864" w:hanging="864"/>
      <w:outlineLvl w:val="3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unhideWhenUsed/>
    <w:qFormat/>
    <w:rsid w:val="00670B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9800A6"/>
    <w:pPr>
      <w:keepNext/>
      <w:tabs>
        <w:tab w:val="num" w:pos="0"/>
      </w:tabs>
      <w:suppressAutoHyphens/>
      <w:ind w:left="1152" w:hanging="1152"/>
      <w:outlineLvl w:val="5"/>
    </w:pPr>
    <w:rPr>
      <w:rFonts w:ascii="Arial" w:eastAsia="Times New Roman" w:hAnsi="Arial" w:cs="Arial"/>
      <w:sz w:val="28"/>
      <w:szCs w:val="20"/>
      <w:lang w:eastAsia="zh-CN"/>
    </w:rPr>
  </w:style>
  <w:style w:type="paragraph" w:styleId="Titre7">
    <w:name w:val="heading 7"/>
    <w:basedOn w:val="Normal"/>
    <w:next w:val="Normal"/>
    <w:link w:val="Titre7Car"/>
    <w:qFormat/>
    <w:rsid w:val="009800A6"/>
    <w:pPr>
      <w:keepNext/>
      <w:tabs>
        <w:tab w:val="num" w:pos="0"/>
      </w:tabs>
      <w:suppressAutoHyphens/>
      <w:ind w:left="1296" w:hanging="1296"/>
      <w:jc w:val="left"/>
      <w:outlineLvl w:val="6"/>
    </w:pPr>
    <w:rPr>
      <w:rFonts w:ascii="Arial" w:eastAsia="Times New Roman" w:hAnsi="Arial" w:cs="Arial"/>
      <w:bCs/>
      <w:i/>
      <w:sz w:val="16"/>
      <w:szCs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9800A6"/>
    <w:pPr>
      <w:keepNext/>
      <w:tabs>
        <w:tab w:val="num" w:pos="0"/>
      </w:tabs>
      <w:suppressAutoHyphens/>
      <w:ind w:left="1440" w:hanging="1440"/>
      <w:jc w:val="center"/>
      <w:outlineLvl w:val="7"/>
    </w:pPr>
    <w:rPr>
      <w:rFonts w:ascii="Arial" w:eastAsia="Times New Roman" w:hAnsi="Arial" w:cs="Arial"/>
      <w:b/>
      <w:bCs/>
      <w:szCs w:val="20"/>
      <w:lang w:eastAsia="zh-CN"/>
    </w:rPr>
  </w:style>
  <w:style w:type="paragraph" w:styleId="Titre9">
    <w:name w:val="heading 9"/>
    <w:basedOn w:val="Normal"/>
    <w:next w:val="Normal"/>
    <w:link w:val="Titre9Car"/>
    <w:qFormat/>
    <w:rsid w:val="009800A6"/>
    <w:pPr>
      <w:keepNext/>
      <w:tabs>
        <w:tab w:val="num" w:pos="0"/>
        <w:tab w:val="left" w:pos="426"/>
        <w:tab w:val="left" w:pos="5103"/>
      </w:tabs>
      <w:suppressAutoHyphens/>
      <w:spacing w:after="240"/>
      <w:ind w:left="1584" w:hanging="1584"/>
      <w:outlineLvl w:val="8"/>
    </w:pPr>
    <w:rPr>
      <w:rFonts w:ascii="Arial" w:eastAsia="Times New Roman" w:hAnsi="Arial" w:cs="Arial"/>
      <w:i/>
      <w:iCs/>
      <w:sz w:val="16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F5FFA"/>
    <w:rPr>
      <w:rFonts w:eastAsiaTheme="majorEastAsia" w:cs="Times New Roman (Titres CS)"/>
      <w:b/>
      <w:caps/>
      <w:sz w:val="22"/>
      <w:szCs w:val="28"/>
      <w:shd w:val="clear" w:color="auto" w:fill="003F7A"/>
    </w:rPr>
  </w:style>
  <w:style w:type="character" w:customStyle="1" w:styleId="Titre2Car">
    <w:name w:val="Titre 2 Car"/>
    <w:basedOn w:val="Policepardfaut"/>
    <w:link w:val="Titre2"/>
    <w:rsid w:val="009E0EC2"/>
    <w:rPr>
      <w:rFonts w:eastAsiaTheme="majorEastAsia" w:cstheme="majorBidi"/>
      <w:b/>
      <w:color w:val="003F7A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803CB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fr-FR"/>
    </w:rPr>
  </w:style>
  <w:style w:type="paragraph" w:styleId="En-tte">
    <w:name w:val="header"/>
    <w:basedOn w:val="Normal"/>
    <w:link w:val="En-tteCar"/>
    <w:unhideWhenUsed/>
    <w:rsid w:val="00803C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03CB1"/>
  </w:style>
  <w:style w:type="paragraph" w:styleId="Pieddepage">
    <w:name w:val="footer"/>
    <w:basedOn w:val="Normal"/>
    <w:link w:val="PieddepageCar"/>
    <w:uiPriority w:val="99"/>
    <w:unhideWhenUsed/>
    <w:rsid w:val="00803C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3CB1"/>
  </w:style>
  <w:style w:type="character" w:styleId="Lienhypertexte">
    <w:name w:val="Hyperlink"/>
    <w:basedOn w:val="Policepardfaut"/>
    <w:uiPriority w:val="99"/>
    <w:unhideWhenUsed/>
    <w:rsid w:val="001C412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C412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C412A"/>
    <w:rPr>
      <w:color w:val="954F72" w:themeColor="followedHyperlink"/>
      <w:u w:val="single"/>
    </w:rPr>
  </w:style>
  <w:style w:type="paragraph" w:styleId="Paragraphedeliste">
    <w:name w:val="List Paragraph"/>
    <w:aliases w:val="lp1,Liste à puce,Paragraphe 3,Level 1 Puce,Puces,Bullet List,FooterText,List Paragraph1,numbered,Bulletr List Paragraph,列?出?段?落,列?出?段?落1,Liste à puce - Normal,EDF_Paragraphe,R1,Use Case List Paragraph,CCAP next,Listes"/>
    <w:basedOn w:val="Normal"/>
    <w:link w:val="ParagraphedelisteCar"/>
    <w:uiPriority w:val="34"/>
    <w:qFormat/>
    <w:rsid w:val="008463BD"/>
    <w:pPr>
      <w:ind w:left="720"/>
      <w:contextualSpacing/>
    </w:pPr>
  </w:style>
  <w:style w:type="paragraph" w:customStyle="1" w:styleId="paragraph">
    <w:name w:val="paragraph"/>
    <w:basedOn w:val="Normal"/>
    <w:rsid w:val="001018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101863"/>
  </w:style>
  <w:style w:type="character" w:customStyle="1" w:styleId="eop">
    <w:name w:val="eop"/>
    <w:basedOn w:val="Policepardfaut"/>
    <w:rsid w:val="00101863"/>
  </w:style>
  <w:style w:type="table" w:styleId="Grilledutableau">
    <w:name w:val="Table Grid"/>
    <w:basedOn w:val="TableauNormal"/>
    <w:uiPriority w:val="39"/>
    <w:rsid w:val="0007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semiHidden/>
    <w:rsid w:val="00670B7F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66E9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66E9"/>
    <w:rPr>
      <w:rFonts w:ascii="Times New Roman" w:hAnsi="Times New Roman" w:cs="Times New Roman"/>
      <w:sz w:val="18"/>
      <w:szCs w:val="18"/>
    </w:rPr>
  </w:style>
  <w:style w:type="character" w:customStyle="1" w:styleId="Titre3Car">
    <w:name w:val="Titre 3 Car"/>
    <w:basedOn w:val="Policepardfaut"/>
    <w:link w:val="Titre3"/>
    <w:rsid w:val="009800A6"/>
    <w:rPr>
      <w:rFonts w:ascii="Arial" w:eastAsia="Times New Roman" w:hAnsi="Arial" w:cs="Arial"/>
      <w:b/>
      <w:sz w:val="22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9800A6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9800A6"/>
    <w:rPr>
      <w:rFonts w:ascii="Arial" w:eastAsia="Times New Roman" w:hAnsi="Arial" w:cs="Arial"/>
      <w:sz w:val="28"/>
      <w:szCs w:val="20"/>
      <w:lang w:eastAsia="zh-CN"/>
    </w:rPr>
  </w:style>
  <w:style w:type="character" w:customStyle="1" w:styleId="Titre7Car">
    <w:name w:val="Titre 7 Car"/>
    <w:basedOn w:val="Policepardfaut"/>
    <w:link w:val="Titre7"/>
    <w:rsid w:val="009800A6"/>
    <w:rPr>
      <w:rFonts w:ascii="Arial" w:eastAsia="Times New Roman" w:hAnsi="Arial" w:cs="Arial"/>
      <w:bCs/>
      <w:i/>
      <w:sz w:val="16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9800A6"/>
    <w:rPr>
      <w:rFonts w:ascii="Arial" w:eastAsia="Times New Roman" w:hAnsi="Arial" w:cs="Arial"/>
      <w:b/>
      <w:bCs/>
      <w:szCs w:val="20"/>
      <w:lang w:eastAsia="zh-CN"/>
    </w:rPr>
  </w:style>
  <w:style w:type="character" w:customStyle="1" w:styleId="Titre9Car">
    <w:name w:val="Titre 9 Car"/>
    <w:basedOn w:val="Policepardfaut"/>
    <w:link w:val="Titre9"/>
    <w:rsid w:val="009800A6"/>
    <w:rPr>
      <w:rFonts w:ascii="Arial" w:eastAsia="Times New Roman" w:hAnsi="Arial" w:cs="Arial"/>
      <w:i/>
      <w:iCs/>
      <w:sz w:val="16"/>
      <w:szCs w:val="20"/>
      <w:lang w:eastAsia="zh-CN"/>
    </w:rPr>
  </w:style>
  <w:style w:type="paragraph" w:customStyle="1" w:styleId="fcasegauche">
    <w:name w:val="f_case_gauche"/>
    <w:basedOn w:val="Normal"/>
    <w:rsid w:val="009800A6"/>
    <w:pPr>
      <w:suppressAutoHyphens/>
      <w:spacing w:after="60"/>
      <w:ind w:left="284" w:hanging="284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1ertab">
    <w:name w:val="f_case_1ertab"/>
    <w:basedOn w:val="Normal"/>
    <w:rsid w:val="009800A6"/>
    <w:pPr>
      <w:tabs>
        <w:tab w:val="left" w:pos="426"/>
      </w:tabs>
      <w:suppressAutoHyphens/>
      <w:ind w:left="709" w:hanging="709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2metab">
    <w:name w:val="f_case_2èmetab"/>
    <w:basedOn w:val="Normal"/>
    <w:rsid w:val="004050DA"/>
    <w:pPr>
      <w:tabs>
        <w:tab w:val="left" w:pos="426"/>
        <w:tab w:val="left" w:pos="851"/>
      </w:tabs>
      <w:suppressAutoHyphens/>
      <w:ind w:left="1134" w:hanging="1134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ParagraphedelisteCar">
    <w:name w:val="Paragraphe de liste Car"/>
    <w:aliases w:val="lp1 Car,Liste à puce Car,Paragraphe 3 Car,Level 1 Puce Car,Puces Car,Bullet List Car,FooterText Car,List Paragraph1 Car,numbered Car,Bulletr List Paragraph Car,列?出?段?落 Car,列?出?段?落1 Car,Liste à puce - Normal Car,EDF_Paragraphe Car"/>
    <w:basedOn w:val="Policepardfaut"/>
    <w:link w:val="Paragraphedeliste"/>
    <w:uiPriority w:val="34"/>
    <w:locked/>
    <w:rsid w:val="002C5E6A"/>
  </w:style>
  <w:style w:type="character" w:styleId="Marquedecommentaire">
    <w:name w:val="annotation reference"/>
    <w:basedOn w:val="Policepardfaut"/>
    <w:semiHidden/>
    <w:unhideWhenUsed/>
    <w:rsid w:val="00633B3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33B3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33B3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3B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33B32"/>
    <w:rPr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382D3E"/>
    <w:rPr>
      <w:color w:val="808080"/>
    </w:rPr>
  </w:style>
  <w:style w:type="paragraph" w:styleId="Corpsdetexte">
    <w:name w:val="Body Text"/>
    <w:basedOn w:val="Normal"/>
    <w:link w:val="CorpsdetexteCar"/>
    <w:uiPriority w:val="99"/>
    <w:unhideWhenUsed/>
    <w:rsid w:val="000F0E49"/>
    <w:pPr>
      <w:spacing w:after="120"/>
    </w:pPr>
    <w:rPr>
      <w:rFonts w:ascii="Times New Roman" w:hAnsi="Times New Roman" w:cs="Times New Roman"/>
      <w:sz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0F0E49"/>
    <w:rPr>
      <w:rFonts w:ascii="Times New Roman" w:hAnsi="Times New Roman" w:cs="Times New Roman"/>
      <w:sz w:val="22"/>
    </w:rPr>
  </w:style>
  <w:style w:type="paragraph" w:styleId="Notedebasdepage">
    <w:name w:val="footnote text"/>
    <w:basedOn w:val="Normal"/>
    <w:link w:val="NotedebasdepageCar"/>
    <w:uiPriority w:val="99"/>
    <w:unhideWhenUsed/>
    <w:rsid w:val="00AE6372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AE637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E6372"/>
    <w:rPr>
      <w:vertAlign w:val="superscript"/>
    </w:rPr>
  </w:style>
  <w:style w:type="paragraph" w:styleId="Rvision">
    <w:name w:val="Revision"/>
    <w:hidden/>
    <w:uiPriority w:val="99"/>
    <w:semiHidden/>
    <w:rsid w:val="007900F2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5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8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5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4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1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8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codes/article_lc/LEGIARTI000037703799" TargetMode="External"/><Relationship Id="rId18" Type="http://schemas.openxmlformats.org/officeDocument/2006/relationships/hyperlink" Target="https://www.cnil.fr/fr/reglement-europeen-protection-donnees/chapitre4" TargetMode="External"/><Relationship Id="rId26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egifrance.gouv.fr/affichCode.do?idSectionTA=LEGISCTA000037703603&amp;cidTexte=LEGITEXT000037701019&amp;dateTexte=20190401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25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23" Type="http://schemas.openxmlformats.org/officeDocument/2006/relationships/hyperlink" Target="https://www.legifrance.gouv.fr/affichCode.do?idSectionTA=LEGISCTA000037703603&amp;cidTexte=LEGITEXT000037701019&amp;dateTexte=20190401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ur-lex.europa.eu/LexUriServ/LexUriServ.do?uri=OJ:L:2003:124:0036:0041:fr:PDF" TargetMode="External"/><Relationship Id="rId2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legifrance.gouv.fr/affichCodeArticle.do?idArticle=LEGIARTI000028418301&amp;cidTexte=LEGITEXT000006069577" TargetMode="External"/><Relationship Id="rId1" Type="http://schemas.openxmlformats.org/officeDocument/2006/relationships/hyperlink" Target="http://legifrance.gouv.fr/affichCodeArticle.do?idArticle=LEGIARTI000028418301&amp;cidTexte=LEGITEXT00000606957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9231-DEF\04-Dept%20Patrimoine\March&#233;s\RESSOURCES\RC-LC\RC%20AOO-MAPA\ANNEXE%202%20au%20RC%20-%20DECLARATION%20DE%20SOUS-TRAITANCE%20-%20v26070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7147a0-5842-4531-b8a2-2124993cb081" xsi:nil="true"/>
    <lcf76f155ced4ddcb4097134ff3c332f xmlns="d2fce60a-235b-44f3-b2d5-8b2d1627e95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5632FF2EA824B83BA3E4583AA18FE" ma:contentTypeVersion="14" ma:contentTypeDescription="Crée un document." ma:contentTypeScope="" ma:versionID="0e92a6f685cdb34dc9982f9c0d903603">
  <xsd:schema xmlns:xsd="http://www.w3.org/2001/XMLSchema" xmlns:xs="http://www.w3.org/2001/XMLSchema" xmlns:p="http://schemas.microsoft.com/office/2006/metadata/properties" xmlns:ns2="d2fce60a-235b-44f3-b2d5-8b2d1627e95c" xmlns:ns3="187147a0-5842-4531-b8a2-2124993cb081" targetNamespace="http://schemas.microsoft.com/office/2006/metadata/properties" ma:root="true" ma:fieldsID="3e4df2d275018255a5abad86082b498f" ns2:_="" ns3:_="">
    <xsd:import namespace="d2fce60a-235b-44f3-b2d5-8b2d1627e95c"/>
    <xsd:import namespace="187147a0-5842-4531-b8a2-2124993cb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ce60a-235b-44f3-b2d5-8b2d1627e9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1e837fc5-2318-45df-8330-0d7449b35a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147a0-5842-4531-b8a2-2124993cb0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ef0fd99-e193-4cab-b785-aa5ddf570e44}" ma:internalName="TaxCatchAll" ma:showField="CatchAllData" ma:web="187147a0-5842-4531-b8a2-2124993cb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DEE886-ABE2-485D-97B2-E87ECA58F7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2044F-AC6E-4D0C-AFF0-1CE789088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3DFBE-0B02-448C-9A72-6B0E2CE1393E}">
  <ds:schemaRefs>
    <ds:schemaRef ds:uri="http://schemas.microsoft.com/office/2006/metadata/properties"/>
    <ds:schemaRef ds:uri="http://schemas.microsoft.com/office/infopath/2007/PartnerControls"/>
    <ds:schemaRef ds:uri="187147a0-5842-4531-b8a2-2124993cb081"/>
    <ds:schemaRef ds:uri="d2fce60a-235b-44f3-b2d5-8b2d1627e95c"/>
  </ds:schemaRefs>
</ds:datastoreItem>
</file>

<file path=customXml/itemProps4.xml><?xml version="1.0" encoding="utf-8"?>
<ds:datastoreItem xmlns:ds="http://schemas.openxmlformats.org/officeDocument/2006/customXml" ds:itemID="{5666ECB6-8D97-4721-B425-9DD9A9044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fce60a-235b-44f3-b2d5-8b2d1627e95c"/>
    <ds:schemaRef ds:uri="187147a0-5842-4531-b8a2-2124993cb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ANNEXE 2 au RC - DECLARATION DE SOUS-TRAITANCE - v260709</Template>
  <TotalTime>2</TotalTime>
  <Pages>11</Pages>
  <Words>2608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16921</CharactersWithSpaces>
  <SharedDoc>false</SharedDoc>
  <HLinks>
    <vt:vector size="96" baseType="variant">
      <vt:variant>
        <vt:i4>2818134</vt:i4>
      </vt:variant>
      <vt:variant>
        <vt:i4>129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2818134</vt:i4>
      </vt:variant>
      <vt:variant>
        <vt:i4>123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2818134</vt:i4>
      </vt:variant>
      <vt:variant>
        <vt:i4>111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6422650</vt:i4>
      </vt:variant>
      <vt:variant>
        <vt:i4>105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102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96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852067</vt:i4>
      </vt:variant>
      <vt:variant>
        <vt:i4>78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2687092</vt:i4>
      </vt:variant>
      <vt:variant>
        <vt:i4>60</vt:i4>
      </vt:variant>
      <vt:variant>
        <vt:i4>0</vt:i4>
      </vt:variant>
      <vt:variant>
        <vt:i4>5</vt:i4>
      </vt:variant>
      <vt:variant>
        <vt:lpwstr>https://www.cnil.fr/fr/reglement-europeen-protection-donnees/chapitre4</vt:lpwstr>
      </vt:variant>
      <vt:variant>
        <vt:lpwstr>Article28</vt:lpwstr>
      </vt:variant>
      <vt:variant>
        <vt:i4>105</vt:i4>
      </vt:variant>
      <vt:variant>
        <vt:i4>39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36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30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  <vt:variant>
        <vt:i4>4784175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https://www.legifrance.gouv.fr/codes/article_lc/LEGIARTI000037703799</vt:lpwstr>
      </vt:variant>
      <vt:variant>
        <vt:lpwstr/>
      </vt:variant>
      <vt:variant>
        <vt:i4>2359336</vt:i4>
      </vt:variant>
      <vt:variant>
        <vt:i4>3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2359336</vt:i4>
      </vt:variant>
      <vt:variant>
        <vt:i4>0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 PICQUART</dc:creator>
  <cp:keywords/>
  <dc:description/>
  <cp:lastModifiedBy>PICQUART Antonin</cp:lastModifiedBy>
  <cp:revision>1</cp:revision>
  <cp:lastPrinted>2021-04-14T19:22:00Z</cp:lastPrinted>
  <dcterms:created xsi:type="dcterms:W3CDTF">2026-08-07T20:03:00Z</dcterms:created>
  <dcterms:modified xsi:type="dcterms:W3CDTF">2026-08-07T20:06:00Z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0x0101003FA5632FF2EA824B83BA3E4583AA18FE</vt:lpwstr>
  </property>
  <property fmtid="{D5CDD505-2E9C-101B-9397-08002B2CF9AE}" pid="3" name="MediaServiceImageTags">
    <vt:lpwstr/>
  </property>
</Properties>
</file>